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4D25AA" w:rsidRDefault="003C0A3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41" w:history="1">
        <w:r w:rsidR="004D25AA" w:rsidRPr="005A30CC">
          <w:rPr>
            <w:rStyle w:val="aa"/>
          </w:rPr>
          <w:t>HH3C-RES-MON-MIB</w:t>
        </w:r>
        <w:r w:rsidR="004D25AA">
          <w:rPr>
            <w:webHidden/>
          </w:rPr>
          <w:tab/>
        </w:r>
        <w:r w:rsidR="004D25AA">
          <w:rPr>
            <w:webHidden/>
          </w:rPr>
          <w:fldChar w:fldCharType="begin"/>
        </w:r>
        <w:r w:rsidR="004D25AA">
          <w:rPr>
            <w:webHidden/>
          </w:rPr>
          <w:instrText xml:space="preserve"> PAGEREF _Toc94098641 \h </w:instrText>
        </w:r>
        <w:r w:rsidR="004D25AA">
          <w:rPr>
            <w:webHidden/>
          </w:rPr>
        </w:r>
        <w:r w:rsidR="004D25AA">
          <w:rPr>
            <w:webHidden/>
          </w:rPr>
          <w:fldChar w:fldCharType="separate"/>
        </w:r>
        <w:r w:rsidR="004D25AA">
          <w:rPr>
            <w:webHidden/>
          </w:rPr>
          <w:t>2</w:t>
        </w:r>
        <w:r w:rsidR="004D25AA">
          <w:rPr>
            <w:webHidden/>
          </w:rPr>
          <w:fldChar w:fldCharType="end"/>
        </w:r>
      </w:hyperlink>
    </w:p>
    <w:p w:rsidR="004D25AA" w:rsidRDefault="004D25AA">
      <w:pPr>
        <w:pStyle w:val="30"/>
        <w:tabs>
          <w:tab w:val="left" w:pos="1680"/>
        </w:tabs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42" w:history="1">
        <w:r w:rsidRPr="005A30CC">
          <w:rPr>
            <w:rStyle w:val="aa"/>
          </w:rPr>
          <w:t>1.1.1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</w:rPr>
          <w:tab/>
        </w:r>
        <w:r w:rsidRPr="005A30CC">
          <w:rPr>
            <w:rStyle w:val="aa"/>
          </w:rPr>
          <w:t>hh3cResMonMinorNotification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D25AA" w:rsidRDefault="004D25AA">
      <w:pPr>
        <w:pStyle w:val="30"/>
        <w:tabs>
          <w:tab w:val="left" w:pos="1680"/>
        </w:tabs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43" w:history="1">
        <w:r w:rsidRPr="005A30CC">
          <w:rPr>
            <w:rStyle w:val="aa"/>
          </w:rPr>
          <w:t>1.1.2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</w:rPr>
          <w:tab/>
        </w:r>
        <w:r w:rsidRPr="005A30CC">
          <w:rPr>
            <w:rStyle w:val="aa"/>
          </w:rPr>
          <w:t>hh3cResMonMinorRecoverNotification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D25AA" w:rsidRDefault="004D25AA">
      <w:pPr>
        <w:pStyle w:val="30"/>
        <w:tabs>
          <w:tab w:val="left" w:pos="1680"/>
        </w:tabs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44" w:history="1">
        <w:r w:rsidRPr="005A30CC">
          <w:rPr>
            <w:rStyle w:val="aa"/>
          </w:rPr>
          <w:t>1.1.3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</w:rPr>
          <w:tab/>
        </w:r>
        <w:r w:rsidRPr="005A30CC">
          <w:rPr>
            <w:rStyle w:val="aa"/>
          </w:rPr>
          <w:t>hh3cResMonSevereNotification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D25AA" w:rsidRDefault="004D25AA">
      <w:pPr>
        <w:pStyle w:val="30"/>
        <w:tabs>
          <w:tab w:val="left" w:pos="1680"/>
        </w:tabs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45" w:history="1">
        <w:r w:rsidRPr="005A30CC">
          <w:rPr>
            <w:rStyle w:val="aa"/>
          </w:rPr>
          <w:t>1.1.4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</w:rPr>
          <w:tab/>
        </w:r>
        <w:r w:rsidRPr="005A30CC">
          <w:rPr>
            <w:rStyle w:val="aa"/>
          </w:rPr>
          <w:t>hh3cResMonSevereRecoverNotification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D25AA" w:rsidRDefault="004D25AA">
      <w:pPr>
        <w:pStyle w:val="30"/>
        <w:tabs>
          <w:tab w:val="left" w:pos="1680"/>
        </w:tabs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46" w:history="1">
        <w:r w:rsidRPr="005A30CC">
          <w:rPr>
            <w:rStyle w:val="aa"/>
          </w:rPr>
          <w:t>1.1.5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</w:rPr>
          <w:tab/>
        </w:r>
        <w:r w:rsidRPr="005A30CC">
          <w:rPr>
            <w:rStyle w:val="aa"/>
          </w:rPr>
          <w:t>hh3cResMonUsedUpNotification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D25AA" w:rsidRDefault="004D25AA">
      <w:pPr>
        <w:pStyle w:val="30"/>
        <w:tabs>
          <w:tab w:val="left" w:pos="1680"/>
        </w:tabs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47" w:history="1">
        <w:r w:rsidRPr="005A30CC">
          <w:rPr>
            <w:rStyle w:val="aa"/>
          </w:rPr>
          <w:t>1.1.6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</w:rPr>
          <w:tab/>
        </w:r>
        <w:r w:rsidRPr="005A30CC">
          <w:rPr>
            <w:rStyle w:val="aa"/>
          </w:rPr>
          <w:t>hh3cResMonUsedUpRecoverNotification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3C0A3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87907" w:rsidRDefault="00A87907" w:rsidP="004651E2">
      <w:pPr>
        <w:pStyle w:val="2"/>
      </w:pPr>
      <w:bookmarkStart w:id="1" w:name="_Toc316891263"/>
      <w:bookmarkStart w:id="2" w:name="_Toc397421092"/>
      <w:bookmarkStart w:id="3" w:name="_Toc94098641"/>
      <w:r w:rsidRPr="00D92B25">
        <w:rPr>
          <w:rFonts w:hint="eastAsia"/>
        </w:rPr>
        <w:lastRenderedPageBreak/>
        <w:t>H</w:t>
      </w:r>
      <w:r w:rsidRPr="00A87907">
        <w:t>H3C-</w:t>
      </w:r>
      <w:r w:rsidR="002F7171">
        <w:rPr>
          <w:rFonts w:hint="eastAsia"/>
        </w:rPr>
        <w:t>RES</w:t>
      </w:r>
      <w:r w:rsidRPr="00A87907">
        <w:t>-</w:t>
      </w:r>
      <w:r w:rsidR="002F7171">
        <w:rPr>
          <w:rFonts w:hint="eastAsia"/>
        </w:rPr>
        <w:t>MON-</w:t>
      </w:r>
      <w:bookmarkEnd w:id="1"/>
      <w:bookmarkEnd w:id="2"/>
      <w:r w:rsidR="009C1492">
        <w:rPr>
          <w:rFonts w:hint="eastAsia"/>
        </w:rPr>
        <w:t>MIB</w:t>
      </w:r>
      <w:bookmarkEnd w:id="3"/>
    </w:p>
    <w:p w:rsidR="00D00CF2" w:rsidRPr="00DC24B5" w:rsidRDefault="00D00CF2" w:rsidP="00A81092">
      <w:pPr>
        <w:pStyle w:val="3"/>
        <w:numPr>
          <w:ilvl w:val="0"/>
          <w:numId w:val="29"/>
        </w:numPr>
      </w:pPr>
      <w:bookmarkStart w:id="4" w:name="_Toc94098642"/>
      <w:r w:rsidRPr="00DC24B5">
        <w:t>hh3c</w:t>
      </w:r>
      <w:r w:rsidR="00162CE1">
        <w:rPr>
          <w:rFonts w:hint="eastAsia"/>
        </w:rPr>
        <w:t>ResMon</w:t>
      </w:r>
      <w:r w:rsidRPr="00DC24B5">
        <w:t>MinorNotification</w:t>
      </w:r>
      <w:bookmarkEnd w:id="4"/>
    </w:p>
    <w:p w:rsidR="00D00CF2" w:rsidRPr="00AA2F6A" w:rsidRDefault="00D00CF2" w:rsidP="00D00CF2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1765"/>
        <w:gridCol w:w="6937"/>
      </w:tblGrid>
      <w:tr w:rsidR="00D00CF2" w:rsidRPr="00AA2F6A" w:rsidTr="001634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765" w:type="dxa"/>
          </w:tcPr>
          <w:p w:rsidR="00D00CF2" w:rsidRPr="00AA2F6A" w:rsidRDefault="00D00CF2" w:rsidP="0016346E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D00CF2" w:rsidRPr="00AA2F6A" w:rsidRDefault="00355582" w:rsidP="00020162">
            <w:pPr>
              <w:pStyle w:val="TableText"/>
            </w:pPr>
            <w:r w:rsidRPr="00355582">
              <w:t>1.3.6.1.4.1.25506.2.169.3.</w:t>
            </w:r>
            <w:r w:rsidR="00020162">
              <w:rPr>
                <w:rFonts w:hint="eastAsia"/>
              </w:rPr>
              <w:t>0</w:t>
            </w:r>
            <w:r>
              <w:rPr>
                <w:rFonts w:hint="eastAsia"/>
              </w:rPr>
              <w:t>.1</w:t>
            </w:r>
          </w:p>
        </w:tc>
      </w:tr>
      <w:tr w:rsidR="00D00CF2" w:rsidRPr="00AA2F6A" w:rsidTr="0016346E">
        <w:trPr>
          <w:cantSplit/>
        </w:trPr>
        <w:tc>
          <w:tcPr>
            <w:tcW w:w="1765" w:type="dxa"/>
          </w:tcPr>
          <w:p w:rsidR="00D00CF2" w:rsidRPr="00AA2F6A" w:rsidRDefault="00D00CF2" w:rsidP="0016346E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D00CF2" w:rsidRPr="00AA2F6A" w:rsidRDefault="00D00CF2" w:rsidP="00ED5E9A">
            <w:pPr>
              <w:pStyle w:val="TableText"/>
            </w:pPr>
            <w:r w:rsidRPr="00AA2F6A">
              <w:t>hh3c-</w:t>
            </w:r>
            <w:r w:rsidR="00ED5E9A">
              <w:rPr>
                <w:rFonts w:hint="eastAsia"/>
              </w:rPr>
              <w:t>res-mon</w:t>
            </w:r>
            <w:r w:rsidRPr="00AA2F6A">
              <w:t>.mib</w:t>
            </w:r>
          </w:p>
        </w:tc>
      </w:tr>
      <w:tr w:rsidR="00D00CF2" w:rsidRPr="00AA2F6A" w:rsidTr="0016346E">
        <w:trPr>
          <w:cantSplit/>
        </w:trPr>
        <w:tc>
          <w:tcPr>
            <w:tcW w:w="1765" w:type="dxa"/>
          </w:tcPr>
          <w:p w:rsidR="00D00CF2" w:rsidRPr="00AA2F6A" w:rsidRDefault="00D00CF2" w:rsidP="0016346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D00CF2" w:rsidRPr="00AA2F6A" w:rsidRDefault="00D00CF2" w:rsidP="0016346E">
            <w:pPr>
              <w:pStyle w:val="TableText"/>
            </w:pPr>
            <w:r w:rsidRPr="00AA2F6A">
              <w:rPr>
                <w:rStyle w:val="BoldText"/>
                <w:rFonts w:hint="eastAsia"/>
              </w:rPr>
              <w:t>故障告警</w:t>
            </w:r>
          </w:p>
        </w:tc>
      </w:tr>
      <w:tr w:rsidR="00D00CF2" w:rsidRPr="00AA2F6A" w:rsidTr="0016346E">
        <w:trPr>
          <w:cantSplit/>
        </w:trPr>
        <w:tc>
          <w:tcPr>
            <w:tcW w:w="1765" w:type="dxa"/>
          </w:tcPr>
          <w:p w:rsidR="00D00CF2" w:rsidRPr="00AA2F6A" w:rsidRDefault="00D00CF2" w:rsidP="0016346E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D00CF2" w:rsidRPr="00AA2F6A" w:rsidRDefault="003F3726" w:rsidP="0016346E">
            <w:pPr>
              <w:pStyle w:val="TableText"/>
            </w:pPr>
            <w:r>
              <w:rPr>
                <w:rFonts w:hint="eastAsia"/>
              </w:rPr>
              <w:t>次要</w:t>
            </w:r>
          </w:p>
        </w:tc>
      </w:tr>
      <w:tr w:rsidR="00D00CF2" w:rsidRPr="00AA2F6A" w:rsidTr="0016346E">
        <w:trPr>
          <w:cantSplit/>
        </w:trPr>
        <w:tc>
          <w:tcPr>
            <w:tcW w:w="1765" w:type="dxa"/>
          </w:tcPr>
          <w:p w:rsidR="00D00CF2" w:rsidRPr="00AA2F6A" w:rsidRDefault="00D00CF2" w:rsidP="0016346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D00CF2" w:rsidRPr="00AA2F6A" w:rsidRDefault="00D00CF2" w:rsidP="0016346E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D00CF2" w:rsidRPr="00AA2F6A" w:rsidRDefault="00D00CF2" w:rsidP="00D00CF2">
      <w:pPr>
        <w:pStyle w:val="Spacer"/>
      </w:pPr>
    </w:p>
    <w:p w:rsidR="00D00CF2" w:rsidRPr="00AA2F6A" w:rsidRDefault="00D00CF2" w:rsidP="00D00CF2">
      <w:pPr>
        <w:pStyle w:val="Command"/>
      </w:pPr>
      <w:r w:rsidRPr="00AA2F6A">
        <w:t>【描述】</w:t>
      </w:r>
    </w:p>
    <w:p w:rsidR="00D00CF2" w:rsidRPr="00AA2F6A" w:rsidRDefault="00D00CF2" w:rsidP="00D00CF2">
      <w:r>
        <w:rPr>
          <w:rFonts w:hint="eastAsia"/>
        </w:rPr>
        <w:t>该告警在</w:t>
      </w:r>
      <w:r w:rsidR="00785F13">
        <w:rPr>
          <w:rFonts w:hint="eastAsia"/>
        </w:rPr>
        <w:t>剩余硬件资源</w:t>
      </w:r>
      <w:r w:rsidR="00514AC5">
        <w:rPr>
          <w:rFonts w:hint="eastAsia"/>
        </w:rPr>
        <w:t>从大于变为</w:t>
      </w:r>
      <w:r w:rsidR="00785F13">
        <w:rPr>
          <w:rFonts w:hint="eastAsia"/>
        </w:rPr>
        <w:t>低于</w:t>
      </w:r>
      <w:r w:rsidR="009D01F9">
        <w:rPr>
          <w:rFonts w:hint="eastAsia"/>
        </w:rPr>
        <w:t>hh</w:t>
      </w:r>
      <w:r w:rsidR="009D01F9">
        <w:t>cResMon</w:t>
      </w:r>
      <w:r w:rsidR="009D01F9">
        <w:rPr>
          <w:rFonts w:hint="eastAsia"/>
        </w:rPr>
        <w:t>Minor</w:t>
      </w:r>
      <w:r w:rsidR="009D01F9" w:rsidRPr="00543911">
        <w:t>Threshold</w:t>
      </w:r>
      <w:r w:rsidR="00785F13">
        <w:rPr>
          <w:rFonts w:hint="eastAsia"/>
        </w:rPr>
        <w:t>阈值</w:t>
      </w:r>
      <w:r>
        <w:rPr>
          <w:rFonts w:hint="eastAsia"/>
        </w:rPr>
        <w:t>时发送</w:t>
      </w:r>
      <w:r w:rsidRPr="00AA2F6A">
        <w:rPr>
          <w:rFonts w:hint="eastAsia"/>
        </w:rPr>
        <w:t>。</w:t>
      </w:r>
    </w:p>
    <w:p w:rsidR="00D00CF2" w:rsidRPr="00AA2F6A" w:rsidRDefault="00D00CF2" w:rsidP="00D00CF2">
      <w:pPr>
        <w:pStyle w:val="Command"/>
      </w:pPr>
      <w:r w:rsidRPr="00AA2F6A">
        <w:t>【状态控制】</w:t>
      </w:r>
    </w:p>
    <w:p w:rsidR="00D00CF2" w:rsidRPr="00AA2F6A" w:rsidRDefault="00D00CF2" w:rsidP="00D00CF2">
      <w:r>
        <w:rPr>
          <w:rFonts w:hint="eastAsia"/>
        </w:rPr>
        <w:t>该告警</w:t>
      </w:r>
      <w:r w:rsidR="00BD3898">
        <w:rPr>
          <w:rFonts w:hint="eastAsia"/>
        </w:rPr>
        <w:t>不可关闭</w:t>
      </w:r>
      <w:r w:rsidR="000D5979">
        <w:rPr>
          <w:rFonts w:hint="eastAsia"/>
        </w:rPr>
        <w:t>。</w:t>
      </w:r>
    </w:p>
    <w:p w:rsidR="00D00CF2" w:rsidRPr="00AA2F6A" w:rsidRDefault="00D00CF2" w:rsidP="00D00CF2">
      <w:pPr>
        <w:pStyle w:val="Command"/>
      </w:pPr>
      <w:r w:rsidRPr="00AA2F6A">
        <w:t>【绑定变量】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3534"/>
        <w:gridCol w:w="2108"/>
        <w:gridCol w:w="3060"/>
      </w:tblGrid>
      <w:tr w:rsidR="006037A1" w:rsidRPr="00AA2F6A" w:rsidTr="00971C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3534" w:type="dxa"/>
          </w:tcPr>
          <w:p w:rsidR="006037A1" w:rsidRPr="00AA2F6A" w:rsidRDefault="006037A1" w:rsidP="0016346E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OID</w:t>
            </w:r>
            <w:r w:rsidRPr="00AA2F6A">
              <w:rPr>
                <w:lang w:eastAsia="en-US"/>
              </w:rPr>
              <w:t>（变量名）</w:t>
            </w:r>
          </w:p>
        </w:tc>
        <w:tc>
          <w:tcPr>
            <w:tcW w:w="2108" w:type="dxa"/>
          </w:tcPr>
          <w:p w:rsidR="006037A1" w:rsidRPr="00AA2F6A" w:rsidRDefault="006037A1" w:rsidP="0016346E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类型</w:t>
            </w:r>
          </w:p>
        </w:tc>
        <w:tc>
          <w:tcPr>
            <w:tcW w:w="3060" w:type="dxa"/>
          </w:tcPr>
          <w:p w:rsidR="006037A1" w:rsidRPr="00AA2F6A" w:rsidRDefault="006037A1" w:rsidP="0016346E">
            <w:pPr>
              <w:pStyle w:val="TableHeading"/>
              <w:rPr>
                <w:lang w:eastAsia="en-US"/>
              </w:rPr>
            </w:pPr>
            <w:r w:rsidRPr="00AA2F6A">
              <w:rPr>
                <w:lang w:eastAsia="en-US"/>
              </w:rPr>
              <w:t>取值范围</w:t>
            </w:r>
          </w:p>
        </w:tc>
      </w:tr>
      <w:tr w:rsidR="001F17CF" w:rsidRPr="00AA2F6A" w:rsidTr="00971C54">
        <w:trPr>
          <w:cantSplit/>
        </w:trPr>
        <w:tc>
          <w:tcPr>
            <w:tcW w:w="3534" w:type="dxa"/>
            <w:tcBorders>
              <w:top w:val="single" w:sz="12" w:space="0" w:color="auto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F17CF" w:rsidRPr="00384A81" w:rsidRDefault="001F17CF" w:rsidP="0046129A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1.3.6.1.4.1.25506.2.169.2.1.1.</w:t>
            </w:r>
            <w:r w:rsidR="0046129A">
              <w:rPr>
                <w:rFonts w:ascii="Arial" w:hAnsi="Arial" w:hint="eastAsia"/>
              </w:rPr>
              <w:t>1</w:t>
            </w:r>
            <w:r w:rsidRPr="00384A81">
              <w:rPr>
                <w:rFonts w:ascii="Arial" w:hAnsi="Arial"/>
                <w:lang w:eastAsia="en-US"/>
              </w:rPr>
              <w:t xml:space="preserve"> (</w:t>
            </w:r>
            <w:r w:rsidR="0047470C" w:rsidRPr="00F77AAF">
              <w:rPr>
                <w:rFonts w:ascii="charset0MS Sans Serif" w:hAnsi="charset0MS Sans Serif" w:cs="charset0MS Sans Serif"/>
                <w:color w:val="000000"/>
                <w:lang w:val="zh-CN"/>
              </w:rPr>
              <w:t>hh3cResMon</w:t>
            </w:r>
            <w:r w:rsidR="0047470C" w:rsidRPr="00F77AAF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ChassisIndex</w:t>
            </w:r>
            <w:r w:rsidRPr="00384A81">
              <w:rPr>
                <w:rFonts w:ascii="Arial" w:hAnsi="Arial"/>
                <w:lang w:eastAsia="en-US"/>
              </w:rPr>
              <w:t>)</w:t>
            </w:r>
          </w:p>
        </w:tc>
        <w:tc>
          <w:tcPr>
            <w:tcW w:w="2108" w:type="dxa"/>
            <w:tcBorders>
              <w:top w:val="single" w:sz="12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F17CF" w:rsidRPr="00384A81" w:rsidRDefault="001F17CF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>
              <w:rPr>
                <w:rFonts w:hint="eastAsia"/>
              </w:rPr>
              <w:t>Unsigned32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1F17CF" w:rsidRPr="00384A81" w:rsidRDefault="001F17CF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同</w:t>
            </w:r>
            <w:r w:rsidRPr="00384A81">
              <w:rPr>
                <w:rFonts w:ascii="Arial" w:hAnsi="Arial"/>
                <w:lang w:eastAsia="en-US"/>
              </w:rPr>
              <w:t>MIB</w:t>
            </w:r>
            <w:r w:rsidRPr="00384A81">
              <w:rPr>
                <w:rFonts w:ascii="Arial" w:hAnsi="Arial"/>
                <w:lang w:eastAsia="en-US"/>
              </w:rPr>
              <w:t>标准取值</w:t>
            </w:r>
          </w:p>
        </w:tc>
      </w:tr>
      <w:tr w:rsidR="001F17CF" w:rsidRPr="00AA2F6A" w:rsidTr="00971C54">
        <w:trPr>
          <w:cantSplit/>
        </w:trPr>
        <w:tc>
          <w:tcPr>
            <w:tcW w:w="35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F17CF" w:rsidRPr="00384A81" w:rsidRDefault="001F17CF" w:rsidP="0046129A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1.3.6.1.4.1.25506.2.169.2.1.1.</w:t>
            </w:r>
            <w:r w:rsidR="0046129A">
              <w:rPr>
                <w:rFonts w:ascii="Arial" w:hAnsi="Arial" w:hint="eastAsia"/>
              </w:rPr>
              <w:t>2</w:t>
            </w:r>
            <w:r w:rsidRPr="00384A81">
              <w:rPr>
                <w:rFonts w:ascii="Arial" w:hAnsi="Arial"/>
                <w:lang w:eastAsia="en-US"/>
              </w:rPr>
              <w:t xml:space="preserve"> (</w:t>
            </w:r>
            <w:r w:rsidR="0047470C" w:rsidRPr="00F77AAF">
              <w:rPr>
                <w:rFonts w:ascii="charset0MS Sans Serif" w:hAnsi="charset0MS Sans Serif" w:cs="charset0MS Sans Serif"/>
                <w:color w:val="000000"/>
                <w:lang w:val="zh-CN"/>
              </w:rPr>
              <w:t>hh3cResMon</w:t>
            </w:r>
            <w:r w:rsidR="0047470C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Slot</w:t>
            </w:r>
            <w:r w:rsidR="0047470C" w:rsidRPr="00F77AAF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Index</w:t>
            </w:r>
            <w:r w:rsidRPr="00384A81">
              <w:rPr>
                <w:rFonts w:ascii="Arial" w:hAnsi="Arial"/>
                <w:lang w:eastAsia="en-US"/>
              </w:rPr>
              <w:t>)</w:t>
            </w:r>
          </w:p>
        </w:tc>
        <w:tc>
          <w:tcPr>
            <w:tcW w:w="21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F17CF" w:rsidRPr="00384A81" w:rsidRDefault="001F17CF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>
              <w:rPr>
                <w:rFonts w:hint="eastAsia"/>
              </w:rPr>
              <w:t>Unsigned32</w:t>
            </w:r>
          </w:p>
        </w:tc>
        <w:tc>
          <w:tcPr>
            <w:tcW w:w="30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1F17CF" w:rsidRPr="00384A81" w:rsidRDefault="001F17CF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同</w:t>
            </w:r>
            <w:r w:rsidRPr="00384A81">
              <w:rPr>
                <w:rFonts w:ascii="Arial" w:hAnsi="Arial"/>
                <w:lang w:eastAsia="en-US"/>
              </w:rPr>
              <w:t>MIB</w:t>
            </w:r>
            <w:r w:rsidRPr="00384A81">
              <w:rPr>
                <w:rFonts w:ascii="Arial" w:hAnsi="Arial"/>
                <w:lang w:eastAsia="en-US"/>
              </w:rPr>
              <w:t>标准取值</w:t>
            </w:r>
          </w:p>
        </w:tc>
      </w:tr>
      <w:tr w:rsidR="001F17CF" w:rsidRPr="00AA2F6A" w:rsidTr="00971C54">
        <w:trPr>
          <w:cantSplit/>
        </w:trPr>
        <w:tc>
          <w:tcPr>
            <w:tcW w:w="35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F17CF" w:rsidRPr="00384A81" w:rsidRDefault="001F17CF" w:rsidP="0046129A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1.3.6.1.4.1.25506.2.169.2.1.1.</w:t>
            </w:r>
            <w:r w:rsidR="0046129A">
              <w:rPr>
                <w:rFonts w:ascii="Arial" w:hAnsi="Arial" w:hint="eastAsia"/>
              </w:rPr>
              <w:t>3</w:t>
            </w:r>
            <w:r w:rsidRPr="00384A81">
              <w:rPr>
                <w:rFonts w:ascii="Arial" w:hAnsi="Arial"/>
                <w:lang w:eastAsia="en-US"/>
              </w:rPr>
              <w:t xml:space="preserve"> (</w:t>
            </w:r>
            <w:r w:rsidR="0047470C" w:rsidRPr="00F77AAF">
              <w:rPr>
                <w:rFonts w:ascii="charset0MS Sans Serif" w:hAnsi="charset0MS Sans Serif" w:cs="charset0MS Sans Serif"/>
                <w:color w:val="000000"/>
                <w:lang w:val="zh-CN"/>
              </w:rPr>
              <w:t>hh3cResMon</w:t>
            </w:r>
            <w:r w:rsidR="0047470C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Cpu</w:t>
            </w:r>
            <w:r w:rsidR="0047470C" w:rsidRPr="00F77AAF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Index</w:t>
            </w:r>
            <w:r w:rsidRPr="00384A81">
              <w:rPr>
                <w:rFonts w:ascii="Arial" w:hAnsi="Arial"/>
                <w:lang w:eastAsia="en-US"/>
              </w:rPr>
              <w:t>)</w:t>
            </w:r>
          </w:p>
        </w:tc>
        <w:tc>
          <w:tcPr>
            <w:tcW w:w="21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F17CF" w:rsidRPr="00384A81" w:rsidRDefault="001F17CF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>
              <w:rPr>
                <w:rFonts w:hint="eastAsia"/>
              </w:rPr>
              <w:t>Unsigned32</w:t>
            </w:r>
          </w:p>
        </w:tc>
        <w:tc>
          <w:tcPr>
            <w:tcW w:w="30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1F17CF" w:rsidRPr="00384A81" w:rsidRDefault="001F17CF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同</w:t>
            </w:r>
            <w:r w:rsidRPr="00384A81">
              <w:rPr>
                <w:rFonts w:ascii="Arial" w:hAnsi="Arial"/>
                <w:lang w:eastAsia="en-US"/>
              </w:rPr>
              <w:t>MIB</w:t>
            </w:r>
            <w:r w:rsidRPr="00384A81">
              <w:rPr>
                <w:rFonts w:ascii="Arial" w:hAnsi="Arial"/>
                <w:lang w:eastAsia="en-US"/>
              </w:rPr>
              <w:t>标准取值</w:t>
            </w:r>
          </w:p>
        </w:tc>
      </w:tr>
      <w:tr w:rsidR="009974F9" w:rsidRPr="00AA2F6A" w:rsidTr="00971C54">
        <w:trPr>
          <w:cantSplit/>
        </w:trPr>
        <w:tc>
          <w:tcPr>
            <w:tcW w:w="35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974F9" w:rsidRPr="00384A81" w:rsidRDefault="009974F9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1.3.6.1.4.1.25506.2.169.2.1.1.4 (hh3cResMonResourceName)</w:t>
            </w:r>
          </w:p>
        </w:tc>
        <w:tc>
          <w:tcPr>
            <w:tcW w:w="21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974F9" w:rsidRPr="00384A81" w:rsidRDefault="00EF0A6B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AA4D96">
              <w:t>OCTET STRING</w:t>
            </w:r>
          </w:p>
        </w:tc>
        <w:tc>
          <w:tcPr>
            <w:tcW w:w="30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9974F9" w:rsidRPr="00384A81" w:rsidRDefault="009974F9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同</w:t>
            </w:r>
            <w:r w:rsidRPr="00384A81">
              <w:rPr>
                <w:rFonts w:ascii="Arial" w:hAnsi="Arial"/>
                <w:lang w:eastAsia="en-US"/>
              </w:rPr>
              <w:t>MIB</w:t>
            </w:r>
            <w:r w:rsidRPr="00384A81">
              <w:rPr>
                <w:rFonts w:ascii="Arial" w:hAnsi="Arial"/>
                <w:lang w:eastAsia="en-US"/>
              </w:rPr>
              <w:t>标准取值</w:t>
            </w:r>
          </w:p>
        </w:tc>
      </w:tr>
      <w:tr w:rsidR="009974F9" w:rsidRPr="00AA2F6A" w:rsidTr="00971C54">
        <w:trPr>
          <w:cantSplit/>
        </w:trPr>
        <w:tc>
          <w:tcPr>
            <w:tcW w:w="35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974F9" w:rsidRPr="00384A81" w:rsidRDefault="009974F9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F77AAF">
              <w:rPr>
                <w:rFonts w:ascii="Helvetica" w:hAnsi="Helvetica" w:cs="Helvetica"/>
              </w:rPr>
              <w:t>1.3.6.1.4.1.25506.2.169.</w:t>
            </w:r>
            <w:r w:rsidRPr="00F77AAF">
              <w:rPr>
                <w:rFonts w:ascii="Helvetica" w:hAnsi="Helvetica" w:cs="Helvetica" w:hint="eastAsia"/>
              </w:rPr>
              <w:t>2</w:t>
            </w:r>
            <w:r w:rsidRPr="00F77AAF">
              <w:rPr>
                <w:rFonts w:ascii="Helvetica" w:hAnsi="Helvetica" w:cs="Helvetica"/>
              </w:rPr>
              <w:t>.</w:t>
            </w:r>
            <w:r w:rsidRPr="00F77AAF">
              <w:rPr>
                <w:rFonts w:ascii="Helvetica" w:hAnsi="Helvetica" w:cs="Helvetica" w:hint="eastAsia"/>
              </w:rPr>
              <w:t>1</w:t>
            </w:r>
            <w:r w:rsidRPr="00F77AAF">
              <w:rPr>
                <w:rFonts w:ascii="Helvetica" w:hAnsi="Helvetica" w:cs="Helvetica"/>
              </w:rPr>
              <w:t>.</w:t>
            </w:r>
            <w:r w:rsidRPr="00F77AAF">
              <w:rPr>
                <w:rFonts w:ascii="Helvetica" w:hAnsi="Helvetica" w:cs="Helvetica" w:hint="eastAsia"/>
              </w:rPr>
              <w:t>1.</w:t>
            </w:r>
            <w:r w:rsidR="003C492F">
              <w:rPr>
                <w:rFonts w:ascii="Helvetica" w:hAnsi="Helvetica" w:cs="Helvetica" w:hint="eastAsia"/>
              </w:rPr>
              <w:t>5</w:t>
            </w:r>
          </w:p>
          <w:p w:rsidR="009974F9" w:rsidRPr="00384A81" w:rsidRDefault="009974F9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 w:hint="eastAsia"/>
                <w:lang w:eastAsia="en-US"/>
              </w:rPr>
              <w:t>(</w:t>
            </w:r>
            <w:r w:rsidRPr="00F77AAF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hh3cResMon</w:t>
            </w:r>
            <w:r w:rsidRPr="00F77AAF">
              <w:rPr>
                <w:rFonts w:hint="eastAsia"/>
                <w:bCs/>
              </w:rPr>
              <w:t>ThresholdUnit</w:t>
            </w:r>
            <w:r w:rsidRPr="00384A81">
              <w:rPr>
                <w:rFonts w:ascii="Arial" w:hAnsi="Arial" w:hint="eastAsia"/>
                <w:lang w:eastAsia="en-US"/>
              </w:rPr>
              <w:t>)</w:t>
            </w:r>
          </w:p>
        </w:tc>
        <w:tc>
          <w:tcPr>
            <w:tcW w:w="21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974F9" w:rsidRPr="00384A81" w:rsidRDefault="00AA4D96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AA4D96">
              <w:t>INTEGER</w:t>
            </w:r>
          </w:p>
        </w:tc>
        <w:tc>
          <w:tcPr>
            <w:tcW w:w="30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9974F9" w:rsidRPr="00384A81" w:rsidRDefault="009974F9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同</w:t>
            </w:r>
            <w:r w:rsidRPr="00384A81">
              <w:rPr>
                <w:rFonts w:ascii="Arial" w:hAnsi="Arial"/>
                <w:lang w:eastAsia="en-US"/>
              </w:rPr>
              <w:t>MIB</w:t>
            </w:r>
            <w:r w:rsidRPr="00384A81">
              <w:rPr>
                <w:rFonts w:ascii="Arial" w:hAnsi="Arial"/>
                <w:lang w:eastAsia="en-US"/>
              </w:rPr>
              <w:t>标准取值</w:t>
            </w:r>
          </w:p>
        </w:tc>
      </w:tr>
      <w:tr w:rsidR="007118EE" w:rsidRPr="00AA2F6A" w:rsidTr="00971C54">
        <w:trPr>
          <w:cantSplit/>
        </w:trPr>
        <w:tc>
          <w:tcPr>
            <w:tcW w:w="35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7118EE" w:rsidRPr="00384A81" w:rsidRDefault="007118EE" w:rsidP="00B31A99">
            <w:pPr>
              <w:pStyle w:val="TableText"/>
              <w:spacing w:after="80"/>
              <w:jc w:val="both"/>
              <w:rPr>
                <w:rFonts w:ascii="Arial" w:hAnsi="Arial"/>
              </w:rPr>
            </w:pPr>
            <w:r w:rsidRPr="00384A81">
              <w:rPr>
                <w:rFonts w:ascii="Arial" w:hAnsi="Arial"/>
                <w:lang w:eastAsia="en-US"/>
              </w:rPr>
              <w:t>1.3.6.1.4.1.25506.2.169.</w:t>
            </w:r>
            <w:r w:rsidRPr="00384A81">
              <w:rPr>
                <w:rFonts w:ascii="Arial" w:hAnsi="Arial" w:hint="eastAsia"/>
                <w:lang w:eastAsia="en-US"/>
              </w:rPr>
              <w:t>2</w:t>
            </w:r>
            <w:r w:rsidRPr="00384A81">
              <w:rPr>
                <w:rFonts w:ascii="Arial" w:hAnsi="Arial"/>
                <w:lang w:eastAsia="en-US"/>
              </w:rPr>
              <w:t>.</w:t>
            </w:r>
            <w:r w:rsidRPr="00384A81">
              <w:rPr>
                <w:rFonts w:ascii="Arial" w:hAnsi="Arial" w:hint="eastAsia"/>
                <w:lang w:eastAsia="en-US"/>
              </w:rPr>
              <w:t>1</w:t>
            </w:r>
            <w:r w:rsidRPr="00384A81">
              <w:rPr>
                <w:rFonts w:ascii="Arial" w:hAnsi="Arial"/>
                <w:lang w:eastAsia="en-US"/>
              </w:rPr>
              <w:t>.</w:t>
            </w:r>
            <w:r w:rsidRPr="00384A81">
              <w:rPr>
                <w:rFonts w:ascii="Arial" w:hAnsi="Arial" w:hint="eastAsia"/>
                <w:lang w:eastAsia="en-US"/>
              </w:rPr>
              <w:t>1.</w:t>
            </w:r>
            <w:r w:rsidR="003C492F">
              <w:rPr>
                <w:rFonts w:ascii="Arial" w:hAnsi="Arial" w:hint="eastAsia"/>
              </w:rPr>
              <w:t>6</w:t>
            </w:r>
          </w:p>
          <w:p w:rsidR="007118EE" w:rsidRPr="00384A81" w:rsidRDefault="007118EE" w:rsidP="00B31A99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 w:hint="eastAsia"/>
                <w:lang w:eastAsia="en-US"/>
              </w:rPr>
              <w:t>(</w:t>
            </w:r>
            <w:r>
              <w:rPr>
                <w:rFonts w:ascii="Arial" w:hAnsi="Arial" w:hint="eastAsia"/>
              </w:rPr>
              <w:t>hh</w:t>
            </w:r>
            <w:r w:rsidRPr="00384A81">
              <w:rPr>
                <w:rFonts w:ascii="Arial" w:hAnsi="Arial" w:hint="eastAsia"/>
                <w:lang w:eastAsia="en-US"/>
              </w:rPr>
              <w:t>3cResMonMinorT</w:t>
            </w:r>
            <w:r w:rsidRPr="00384A81">
              <w:rPr>
                <w:rFonts w:ascii="Arial" w:hAnsi="Arial"/>
                <w:lang w:eastAsia="en-US"/>
              </w:rPr>
              <w:t>hreshold</w:t>
            </w:r>
            <w:r w:rsidRPr="00384A81">
              <w:rPr>
                <w:rFonts w:ascii="Arial" w:hAnsi="Arial" w:hint="eastAsia"/>
                <w:lang w:eastAsia="en-US"/>
              </w:rPr>
              <w:t>)</w:t>
            </w:r>
          </w:p>
        </w:tc>
        <w:tc>
          <w:tcPr>
            <w:tcW w:w="21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7118EE" w:rsidRPr="00384A81" w:rsidRDefault="00732513" w:rsidP="00B31A99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732513">
              <w:rPr>
                <w:rFonts w:ascii="charset0MS Sans Serif" w:hAnsi="charset0MS Sans Serif" w:cs="charset0MS Sans Serif"/>
                <w:color w:val="000000"/>
                <w:lang w:val="zh-CN"/>
              </w:rPr>
              <w:t>Unsigned32</w:t>
            </w:r>
          </w:p>
        </w:tc>
        <w:tc>
          <w:tcPr>
            <w:tcW w:w="30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7118EE" w:rsidRPr="00384A81" w:rsidRDefault="007118EE" w:rsidP="00B31A99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同</w:t>
            </w:r>
            <w:r w:rsidRPr="00384A81">
              <w:rPr>
                <w:rFonts w:ascii="Arial" w:hAnsi="Arial"/>
                <w:lang w:eastAsia="en-US"/>
              </w:rPr>
              <w:t>MIB</w:t>
            </w:r>
            <w:r w:rsidRPr="00384A81">
              <w:rPr>
                <w:rFonts w:ascii="Arial" w:hAnsi="Arial"/>
                <w:lang w:eastAsia="en-US"/>
              </w:rPr>
              <w:t>标准取值</w:t>
            </w:r>
          </w:p>
        </w:tc>
      </w:tr>
      <w:tr w:rsidR="00156267" w:rsidRPr="00AA2F6A" w:rsidTr="00971C54">
        <w:trPr>
          <w:cantSplit/>
        </w:trPr>
        <w:tc>
          <w:tcPr>
            <w:tcW w:w="35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56267" w:rsidRPr="00384A81" w:rsidRDefault="00156267" w:rsidP="0016346E">
            <w:pPr>
              <w:pStyle w:val="TableText"/>
              <w:spacing w:after="80"/>
              <w:jc w:val="both"/>
              <w:rPr>
                <w:rFonts w:ascii="Arial" w:hAnsi="Arial"/>
              </w:rPr>
            </w:pPr>
            <w:r w:rsidRPr="00384A81">
              <w:rPr>
                <w:rFonts w:ascii="Arial" w:hAnsi="Arial"/>
                <w:lang w:eastAsia="en-US"/>
              </w:rPr>
              <w:t>1.3.6.1.4.1.25506.2.169.</w:t>
            </w:r>
            <w:r w:rsidRPr="00384A81">
              <w:rPr>
                <w:rFonts w:ascii="Arial" w:hAnsi="Arial" w:hint="eastAsia"/>
                <w:lang w:eastAsia="en-US"/>
              </w:rPr>
              <w:t>2</w:t>
            </w:r>
            <w:r w:rsidRPr="00384A81">
              <w:rPr>
                <w:rFonts w:ascii="Arial" w:hAnsi="Arial"/>
                <w:lang w:eastAsia="en-US"/>
              </w:rPr>
              <w:t>.</w:t>
            </w:r>
            <w:r w:rsidRPr="00384A81">
              <w:rPr>
                <w:rFonts w:ascii="Arial" w:hAnsi="Arial" w:hint="eastAsia"/>
                <w:lang w:eastAsia="en-US"/>
              </w:rPr>
              <w:t>1</w:t>
            </w:r>
            <w:r w:rsidRPr="00384A81">
              <w:rPr>
                <w:rFonts w:ascii="Arial" w:hAnsi="Arial"/>
                <w:lang w:eastAsia="en-US"/>
              </w:rPr>
              <w:t>.</w:t>
            </w:r>
            <w:r w:rsidRPr="00384A81">
              <w:rPr>
                <w:rFonts w:ascii="Arial" w:hAnsi="Arial" w:hint="eastAsia"/>
                <w:lang w:eastAsia="en-US"/>
              </w:rPr>
              <w:t>1.</w:t>
            </w:r>
            <w:r w:rsidR="003C492F">
              <w:rPr>
                <w:rFonts w:ascii="Arial" w:hAnsi="Arial" w:hint="eastAsia"/>
              </w:rPr>
              <w:t>7</w:t>
            </w:r>
          </w:p>
          <w:p w:rsidR="00156267" w:rsidRPr="00384A81" w:rsidRDefault="00156267" w:rsidP="0016346E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 w:hint="eastAsia"/>
                <w:lang w:eastAsia="en-US"/>
              </w:rPr>
              <w:t>(h</w:t>
            </w:r>
            <w:r>
              <w:rPr>
                <w:rFonts w:ascii="Arial" w:hAnsi="Arial" w:hint="eastAsia"/>
              </w:rPr>
              <w:t>h</w:t>
            </w:r>
            <w:r w:rsidRPr="00384A81">
              <w:rPr>
                <w:rFonts w:ascii="Arial" w:hAnsi="Arial" w:hint="eastAsia"/>
                <w:lang w:eastAsia="en-US"/>
              </w:rPr>
              <w:t>3cResMonSevereT</w:t>
            </w:r>
            <w:r w:rsidRPr="00384A81">
              <w:rPr>
                <w:rFonts w:ascii="Arial" w:hAnsi="Arial"/>
                <w:lang w:eastAsia="en-US"/>
              </w:rPr>
              <w:t>hreshold</w:t>
            </w:r>
            <w:r w:rsidRPr="00384A81">
              <w:rPr>
                <w:rFonts w:ascii="Arial" w:hAnsi="Arial" w:hint="eastAsia"/>
                <w:lang w:eastAsia="en-US"/>
              </w:rPr>
              <w:t>)</w:t>
            </w:r>
          </w:p>
        </w:tc>
        <w:tc>
          <w:tcPr>
            <w:tcW w:w="21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156267" w:rsidRPr="00384A81" w:rsidRDefault="00732513" w:rsidP="00E8419B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732513">
              <w:rPr>
                <w:rFonts w:ascii="charset0MS Sans Serif" w:hAnsi="charset0MS Sans Serif" w:cs="charset0MS Sans Serif"/>
                <w:color w:val="000000"/>
                <w:lang w:val="zh-CN"/>
              </w:rPr>
              <w:t>Unsigned32</w:t>
            </w:r>
          </w:p>
        </w:tc>
        <w:tc>
          <w:tcPr>
            <w:tcW w:w="30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156267" w:rsidRPr="00384A81" w:rsidRDefault="00156267" w:rsidP="0016346E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同</w:t>
            </w:r>
            <w:r w:rsidRPr="00384A81">
              <w:rPr>
                <w:rFonts w:ascii="Arial" w:hAnsi="Arial"/>
                <w:lang w:eastAsia="en-US"/>
              </w:rPr>
              <w:t>MIB</w:t>
            </w:r>
            <w:r w:rsidRPr="00384A81">
              <w:rPr>
                <w:rFonts w:ascii="Arial" w:hAnsi="Arial"/>
                <w:lang w:eastAsia="en-US"/>
              </w:rPr>
              <w:t>标准取值</w:t>
            </w:r>
          </w:p>
        </w:tc>
      </w:tr>
      <w:tr w:rsidR="00971C54" w:rsidRPr="00AA2F6A" w:rsidTr="00971C54">
        <w:trPr>
          <w:cantSplit/>
        </w:trPr>
        <w:tc>
          <w:tcPr>
            <w:tcW w:w="35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71C54" w:rsidRPr="00384A81" w:rsidRDefault="00971C54" w:rsidP="0016346E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1.3.6.1.4.1.25506.2.169.2.2.1.</w:t>
            </w:r>
            <w:r w:rsidRPr="00384A81">
              <w:rPr>
                <w:rFonts w:ascii="Arial" w:hAnsi="Arial" w:hint="eastAsia"/>
                <w:lang w:eastAsia="en-US"/>
              </w:rPr>
              <w:t>1</w:t>
            </w:r>
          </w:p>
          <w:p w:rsidR="00971C54" w:rsidRPr="00384A81" w:rsidRDefault="00971C54" w:rsidP="0016346E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 w:hint="eastAsia"/>
                <w:lang w:eastAsia="en-US"/>
              </w:rPr>
              <w:t>(</w:t>
            </w:r>
            <w:r>
              <w:rPr>
                <w:rFonts w:ascii="Arial" w:hAnsi="Arial" w:hint="eastAsia"/>
              </w:rPr>
              <w:t>h</w:t>
            </w:r>
            <w:r w:rsidRPr="00384A81">
              <w:rPr>
                <w:rFonts w:ascii="Arial" w:hAnsi="Arial" w:hint="eastAsia"/>
                <w:lang w:eastAsia="en-US"/>
              </w:rPr>
              <w:t>h3cResMonCurrent)</w:t>
            </w:r>
          </w:p>
        </w:tc>
        <w:tc>
          <w:tcPr>
            <w:tcW w:w="21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top"/>
          </w:tcPr>
          <w:p w:rsidR="00971C54" w:rsidRPr="00971C54" w:rsidRDefault="00732513" w:rsidP="00971C54">
            <w:pPr>
              <w:pStyle w:val="TableText"/>
              <w:spacing w:after="80"/>
              <w:jc w:val="both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732513">
              <w:rPr>
                <w:rFonts w:ascii="charset0MS Sans Serif" w:hAnsi="charset0MS Sans Serif" w:cs="charset0MS Sans Serif"/>
                <w:color w:val="000000"/>
                <w:lang w:val="zh-CN"/>
              </w:rPr>
              <w:t>Unsigned32</w:t>
            </w:r>
          </w:p>
        </w:tc>
        <w:tc>
          <w:tcPr>
            <w:tcW w:w="30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971C54" w:rsidRPr="00384A81" w:rsidRDefault="00971C54" w:rsidP="0016346E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同</w:t>
            </w:r>
            <w:r w:rsidRPr="00384A81">
              <w:rPr>
                <w:rFonts w:ascii="Arial" w:hAnsi="Arial"/>
                <w:lang w:eastAsia="en-US"/>
              </w:rPr>
              <w:t>MIB</w:t>
            </w:r>
            <w:r w:rsidRPr="00384A81">
              <w:rPr>
                <w:rFonts w:ascii="Arial" w:hAnsi="Arial"/>
                <w:lang w:eastAsia="en-US"/>
              </w:rPr>
              <w:t>标准取值</w:t>
            </w:r>
          </w:p>
        </w:tc>
      </w:tr>
      <w:tr w:rsidR="00971C54" w:rsidRPr="00AA2F6A" w:rsidTr="00971C54">
        <w:trPr>
          <w:cantSplit/>
        </w:trPr>
        <w:tc>
          <w:tcPr>
            <w:tcW w:w="35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71C54" w:rsidRPr="00384A81" w:rsidRDefault="00971C54" w:rsidP="0016346E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1.3.6.1.4.1.25506.2.169.2.2.1.</w:t>
            </w:r>
            <w:r w:rsidRPr="00384A81">
              <w:rPr>
                <w:rFonts w:ascii="Arial" w:hAnsi="Arial" w:hint="eastAsia"/>
                <w:lang w:eastAsia="en-US"/>
              </w:rPr>
              <w:t>2</w:t>
            </w:r>
          </w:p>
          <w:p w:rsidR="00971C54" w:rsidRPr="00384A81" w:rsidRDefault="00971C54" w:rsidP="0016346E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 w:hint="eastAsia"/>
                <w:lang w:eastAsia="en-US"/>
              </w:rPr>
              <w:t>(</w:t>
            </w:r>
            <w:r>
              <w:rPr>
                <w:rFonts w:ascii="Arial" w:hAnsi="Arial" w:hint="eastAsia"/>
              </w:rPr>
              <w:t>h</w:t>
            </w:r>
            <w:r w:rsidRPr="00384A81">
              <w:rPr>
                <w:rFonts w:ascii="Arial" w:hAnsi="Arial" w:hint="eastAsia"/>
                <w:lang w:eastAsia="en-US"/>
              </w:rPr>
              <w:t>h3cResMonFree)</w:t>
            </w:r>
          </w:p>
        </w:tc>
        <w:tc>
          <w:tcPr>
            <w:tcW w:w="21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top"/>
          </w:tcPr>
          <w:p w:rsidR="00971C54" w:rsidRPr="00971C54" w:rsidRDefault="00732513" w:rsidP="00971C54">
            <w:pPr>
              <w:pStyle w:val="TableText"/>
              <w:spacing w:after="80"/>
              <w:jc w:val="both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732513">
              <w:rPr>
                <w:rFonts w:ascii="charset0MS Sans Serif" w:hAnsi="charset0MS Sans Serif" w:cs="charset0MS Sans Serif"/>
                <w:color w:val="000000"/>
                <w:lang w:val="zh-CN"/>
              </w:rPr>
              <w:t>Unsigned32</w:t>
            </w:r>
          </w:p>
        </w:tc>
        <w:tc>
          <w:tcPr>
            <w:tcW w:w="30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971C54" w:rsidRPr="00384A81" w:rsidRDefault="00971C54" w:rsidP="0016346E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同</w:t>
            </w:r>
            <w:r w:rsidRPr="00384A81">
              <w:rPr>
                <w:rFonts w:ascii="Arial" w:hAnsi="Arial"/>
                <w:lang w:eastAsia="en-US"/>
              </w:rPr>
              <w:t>MIB</w:t>
            </w:r>
            <w:r w:rsidRPr="00384A81">
              <w:rPr>
                <w:rFonts w:ascii="Arial" w:hAnsi="Arial"/>
                <w:lang w:eastAsia="en-US"/>
              </w:rPr>
              <w:t>标准取值</w:t>
            </w:r>
          </w:p>
        </w:tc>
      </w:tr>
      <w:tr w:rsidR="00971C54" w:rsidRPr="00AA2F6A" w:rsidTr="005433D1">
        <w:trPr>
          <w:cantSplit/>
        </w:trPr>
        <w:tc>
          <w:tcPr>
            <w:tcW w:w="35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71C54" w:rsidRPr="00384A81" w:rsidRDefault="00971C54" w:rsidP="0016346E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 xml:space="preserve">1.3.6.1.4.1.25506.2.169.2.2.1.3 </w:t>
            </w:r>
            <w:r w:rsidRPr="00384A81">
              <w:rPr>
                <w:rFonts w:ascii="Arial" w:hAnsi="Arial" w:hint="eastAsia"/>
                <w:lang w:eastAsia="en-US"/>
              </w:rPr>
              <w:t>(hh3cResMonTotal)</w:t>
            </w:r>
          </w:p>
        </w:tc>
        <w:tc>
          <w:tcPr>
            <w:tcW w:w="21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top"/>
          </w:tcPr>
          <w:p w:rsidR="00971C54" w:rsidRPr="00971C54" w:rsidRDefault="00732513" w:rsidP="00971C54">
            <w:pPr>
              <w:pStyle w:val="TableText"/>
              <w:spacing w:after="80"/>
              <w:jc w:val="both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732513">
              <w:rPr>
                <w:rFonts w:ascii="charset0MS Sans Serif" w:hAnsi="charset0MS Sans Serif" w:cs="charset0MS Sans Serif"/>
                <w:color w:val="000000"/>
                <w:lang w:val="zh-CN"/>
              </w:rPr>
              <w:t>Unsigned32</w:t>
            </w:r>
          </w:p>
        </w:tc>
        <w:tc>
          <w:tcPr>
            <w:tcW w:w="30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971C54" w:rsidRPr="00384A81" w:rsidRDefault="00971C54" w:rsidP="0016346E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同</w:t>
            </w:r>
            <w:r w:rsidRPr="00384A81">
              <w:rPr>
                <w:rFonts w:ascii="Arial" w:hAnsi="Arial"/>
                <w:lang w:eastAsia="en-US"/>
              </w:rPr>
              <w:t>MIB</w:t>
            </w:r>
            <w:r w:rsidRPr="00384A81">
              <w:rPr>
                <w:rFonts w:ascii="Arial" w:hAnsi="Arial"/>
                <w:lang w:eastAsia="en-US"/>
              </w:rPr>
              <w:t>标准取值</w:t>
            </w:r>
          </w:p>
        </w:tc>
      </w:tr>
      <w:tr w:rsidR="00681FCA" w:rsidRPr="00AA2F6A" w:rsidTr="00971C54">
        <w:trPr>
          <w:cantSplit/>
        </w:trPr>
        <w:tc>
          <w:tcPr>
            <w:tcW w:w="3534" w:type="dxa"/>
            <w:tcBorders>
              <w:top w:val="single" w:sz="4" w:space="0" w:color="808080" w:themeColor="background1" w:themeShade="80"/>
              <w:bottom w:val="single" w:sz="18" w:space="0" w:color="auto"/>
              <w:right w:val="single" w:sz="4" w:space="0" w:color="808080" w:themeColor="background1" w:themeShade="80"/>
            </w:tcBorders>
          </w:tcPr>
          <w:p w:rsidR="00681FCA" w:rsidRPr="00384A81" w:rsidRDefault="00681FCA" w:rsidP="009270D6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lastRenderedPageBreak/>
              <w:t>1.3.6.1.4.1.25506.2.169.</w:t>
            </w:r>
            <w:r w:rsidR="009270D6">
              <w:rPr>
                <w:rFonts w:ascii="Arial" w:hAnsi="Arial" w:hint="eastAsia"/>
              </w:rPr>
              <w:t>3</w:t>
            </w:r>
            <w:r w:rsidRPr="00384A81">
              <w:rPr>
                <w:rFonts w:ascii="Arial" w:hAnsi="Arial"/>
                <w:lang w:eastAsia="en-US"/>
              </w:rPr>
              <w:t>.</w:t>
            </w:r>
            <w:r w:rsidR="009270D6">
              <w:rPr>
                <w:rFonts w:ascii="Arial" w:hAnsi="Arial" w:hint="eastAsia"/>
              </w:rPr>
              <w:t>1</w:t>
            </w:r>
            <w:r w:rsidR="009270D6">
              <w:rPr>
                <w:rFonts w:ascii="Arial" w:hAnsi="Arial"/>
                <w:lang w:eastAsia="en-US"/>
              </w:rPr>
              <w:t>.1</w:t>
            </w:r>
            <w:r w:rsidRPr="00384A81">
              <w:rPr>
                <w:rFonts w:ascii="Arial" w:hAnsi="Arial"/>
                <w:lang w:eastAsia="en-US"/>
              </w:rPr>
              <w:t xml:space="preserve"> </w:t>
            </w:r>
            <w:r w:rsidRPr="00384A81">
              <w:rPr>
                <w:rFonts w:ascii="Arial" w:hAnsi="Arial" w:hint="eastAsia"/>
                <w:lang w:eastAsia="en-US"/>
              </w:rPr>
              <w:t>(</w:t>
            </w:r>
            <w:r w:rsidR="00C462D9" w:rsidRPr="00C462D9">
              <w:rPr>
                <w:rFonts w:ascii="Arial" w:hAnsi="Arial"/>
                <w:lang w:eastAsia="en-US"/>
              </w:rPr>
              <w:t>hh3cResMonAdditionalInfo</w:t>
            </w:r>
            <w:r w:rsidRPr="00384A81">
              <w:rPr>
                <w:rFonts w:ascii="Arial" w:hAnsi="Arial" w:hint="eastAsia"/>
                <w:lang w:eastAsia="en-US"/>
              </w:rPr>
              <w:t>)</w:t>
            </w:r>
          </w:p>
        </w:tc>
        <w:tc>
          <w:tcPr>
            <w:tcW w:w="21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18" w:space="0" w:color="auto"/>
              <w:right w:val="single" w:sz="4" w:space="0" w:color="808080" w:themeColor="background1" w:themeShade="80"/>
            </w:tcBorders>
            <w:vAlign w:val="top"/>
          </w:tcPr>
          <w:p w:rsidR="00681FCA" w:rsidRPr="00971C54" w:rsidRDefault="00F92DB5" w:rsidP="00D563A0">
            <w:pPr>
              <w:pStyle w:val="TableText"/>
              <w:spacing w:after="80"/>
              <w:jc w:val="both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AA4D96">
              <w:t>OCTET STRING</w:t>
            </w:r>
          </w:p>
        </w:tc>
        <w:tc>
          <w:tcPr>
            <w:tcW w:w="30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18" w:space="0" w:color="auto"/>
            </w:tcBorders>
          </w:tcPr>
          <w:p w:rsidR="00681FCA" w:rsidRPr="00384A81" w:rsidRDefault="00681FCA" w:rsidP="00D563A0">
            <w:pPr>
              <w:pStyle w:val="TableText"/>
              <w:spacing w:after="80"/>
              <w:jc w:val="both"/>
              <w:rPr>
                <w:rFonts w:ascii="Arial" w:hAnsi="Arial"/>
                <w:lang w:eastAsia="en-US"/>
              </w:rPr>
            </w:pPr>
            <w:r w:rsidRPr="00384A81">
              <w:rPr>
                <w:rFonts w:ascii="Arial" w:hAnsi="Arial"/>
                <w:lang w:eastAsia="en-US"/>
              </w:rPr>
              <w:t>同</w:t>
            </w:r>
            <w:r w:rsidRPr="00384A81">
              <w:rPr>
                <w:rFonts w:ascii="Arial" w:hAnsi="Arial"/>
                <w:lang w:eastAsia="en-US"/>
              </w:rPr>
              <w:t>MIB</w:t>
            </w:r>
            <w:r w:rsidRPr="00384A81">
              <w:rPr>
                <w:rFonts w:ascii="Arial" w:hAnsi="Arial"/>
                <w:lang w:eastAsia="en-US"/>
              </w:rPr>
              <w:t>标准取值</w:t>
            </w:r>
          </w:p>
        </w:tc>
      </w:tr>
    </w:tbl>
    <w:p w:rsidR="00D00CF2" w:rsidRDefault="00D00CF2" w:rsidP="00E503F0">
      <w:pPr>
        <w:pStyle w:val="Spacer"/>
        <w:ind w:left="0"/>
        <w:rPr>
          <w:lang w:eastAsia="zh-CN"/>
        </w:rPr>
      </w:pPr>
    </w:p>
    <w:p w:rsidR="00D00CF2" w:rsidRPr="00AA2F6A" w:rsidRDefault="00D00CF2" w:rsidP="00D00CF2">
      <w:pPr>
        <w:pStyle w:val="Command"/>
      </w:pPr>
      <w:r w:rsidRPr="00AA2F6A">
        <w:t>【处理建议】</w:t>
      </w:r>
    </w:p>
    <w:p w:rsidR="00DA43FD" w:rsidRDefault="00FC14ED" w:rsidP="003B7EE0">
      <w:r w:rsidRPr="00DA63E7">
        <w:rPr>
          <w:rFonts w:hint="eastAsia"/>
        </w:rPr>
        <w:t>故障还未影响到服务质</w:t>
      </w:r>
      <w:r>
        <w:rPr>
          <w:rFonts w:hint="eastAsia"/>
        </w:rPr>
        <w:t>量，但为了避免更严重的故障，需要在适当时候进行处理或进一步观察</w:t>
      </w:r>
      <w:r w:rsidR="00A74C42">
        <w:rPr>
          <w:rFonts w:hint="eastAsia"/>
        </w:rPr>
        <w:t>。</w:t>
      </w:r>
    </w:p>
    <w:p w:rsidR="007963F3" w:rsidRPr="00AA2F6A" w:rsidRDefault="007963F3" w:rsidP="007963F3">
      <w:pPr>
        <w:pStyle w:val="3"/>
        <w:numPr>
          <w:ilvl w:val="0"/>
          <w:numId w:val="29"/>
        </w:numPr>
      </w:pPr>
      <w:bookmarkStart w:id="5" w:name="_Toc94098643"/>
      <w:r w:rsidRPr="00D00CF2">
        <w:t>hh3c</w:t>
      </w:r>
      <w:r w:rsidR="00A84839">
        <w:rPr>
          <w:rFonts w:hint="eastAsia"/>
        </w:rPr>
        <w:t>ResMon</w:t>
      </w:r>
      <w:r w:rsidRPr="00D00CF2">
        <w:t>Minor</w:t>
      </w:r>
      <w:r w:rsidR="00F1383A">
        <w:rPr>
          <w:rFonts w:hint="eastAsia"/>
        </w:rPr>
        <w:t>Recover</w:t>
      </w:r>
      <w:r w:rsidRPr="00D00CF2">
        <w:t>Notification</w:t>
      </w:r>
      <w:bookmarkEnd w:id="5"/>
    </w:p>
    <w:p w:rsidR="007963F3" w:rsidRPr="00AA2F6A" w:rsidRDefault="007963F3" w:rsidP="007963F3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1765"/>
        <w:gridCol w:w="6937"/>
      </w:tblGrid>
      <w:tr w:rsidR="007963F3" w:rsidRPr="00AA2F6A" w:rsidTr="00E841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765" w:type="dxa"/>
          </w:tcPr>
          <w:p w:rsidR="007963F3" w:rsidRPr="00AA2F6A" w:rsidRDefault="007963F3" w:rsidP="00E8419B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7963F3" w:rsidRPr="00AA2F6A" w:rsidRDefault="007963F3" w:rsidP="00020162">
            <w:pPr>
              <w:pStyle w:val="TableText"/>
            </w:pPr>
            <w:r w:rsidRPr="00355582">
              <w:t>1.3.6.1.4.1.25506.2.169.3.</w:t>
            </w:r>
            <w:r w:rsidR="00020162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 w:rsidR="00020162">
              <w:rPr>
                <w:rFonts w:hint="eastAsia"/>
              </w:rPr>
              <w:t>2</w:t>
            </w:r>
          </w:p>
        </w:tc>
      </w:tr>
      <w:tr w:rsidR="007963F3" w:rsidRPr="00AA2F6A" w:rsidTr="00E8419B">
        <w:trPr>
          <w:cantSplit/>
        </w:trPr>
        <w:tc>
          <w:tcPr>
            <w:tcW w:w="1765" w:type="dxa"/>
          </w:tcPr>
          <w:p w:rsidR="007963F3" w:rsidRPr="00AA2F6A" w:rsidRDefault="007963F3" w:rsidP="00E8419B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7963F3" w:rsidRPr="00AA2F6A" w:rsidRDefault="00B853E6" w:rsidP="00E8419B">
            <w:pPr>
              <w:pStyle w:val="TableText"/>
            </w:pPr>
            <w:r w:rsidRPr="00AA2F6A">
              <w:t>hh3c-</w:t>
            </w:r>
            <w:r>
              <w:rPr>
                <w:rFonts w:hint="eastAsia"/>
              </w:rPr>
              <w:t>res-mon</w:t>
            </w:r>
            <w:r w:rsidRPr="00AA2F6A">
              <w:t>.mib</w:t>
            </w:r>
          </w:p>
        </w:tc>
      </w:tr>
      <w:tr w:rsidR="007963F3" w:rsidRPr="00AA2F6A" w:rsidTr="00E8419B">
        <w:trPr>
          <w:cantSplit/>
        </w:trPr>
        <w:tc>
          <w:tcPr>
            <w:tcW w:w="1765" w:type="dxa"/>
          </w:tcPr>
          <w:p w:rsidR="007963F3" w:rsidRPr="00AA2F6A" w:rsidRDefault="007963F3" w:rsidP="00E8419B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7963F3" w:rsidRPr="00AA2F6A" w:rsidRDefault="007963F3" w:rsidP="00E8419B">
            <w:pPr>
              <w:pStyle w:val="TableText"/>
            </w:pPr>
            <w:r>
              <w:rPr>
                <w:rStyle w:val="BoldText"/>
                <w:rFonts w:hint="eastAsia"/>
              </w:rPr>
              <w:t>恢复</w:t>
            </w:r>
            <w:r w:rsidRPr="00AA2F6A">
              <w:rPr>
                <w:rStyle w:val="BoldText"/>
                <w:rFonts w:hint="eastAsia"/>
              </w:rPr>
              <w:t>告警</w:t>
            </w:r>
          </w:p>
        </w:tc>
      </w:tr>
      <w:tr w:rsidR="007963F3" w:rsidRPr="00AA2F6A" w:rsidTr="00E8419B">
        <w:trPr>
          <w:cantSplit/>
        </w:trPr>
        <w:tc>
          <w:tcPr>
            <w:tcW w:w="1765" w:type="dxa"/>
          </w:tcPr>
          <w:p w:rsidR="007963F3" w:rsidRPr="00AA2F6A" w:rsidRDefault="007963F3" w:rsidP="00E8419B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7963F3" w:rsidRPr="00AA2F6A" w:rsidRDefault="003F3726" w:rsidP="00E8419B">
            <w:pPr>
              <w:pStyle w:val="TableText"/>
            </w:pPr>
            <w:r>
              <w:rPr>
                <w:rFonts w:hint="eastAsia"/>
              </w:rPr>
              <w:t>--</w:t>
            </w:r>
          </w:p>
        </w:tc>
      </w:tr>
      <w:tr w:rsidR="007963F3" w:rsidRPr="00AA2F6A" w:rsidTr="00E8419B">
        <w:trPr>
          <w:cantSplit/>
        </w:trPr>
        <w:tc>
          <w:tcPr>
            <w:tcW w:w="1765" w:type="dxa"/>
          </w:tcPr>
          <w:p w:rsidR="007963F3" w:rsidRPr="00AA2F6A" w:rsidRDefault="007963F3" w:rsidP="00E8419B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7963F3" w:rsidRPr="00AA2F6A" w:rsidRDefault="007963F3" w:rsidP="00E8419B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7963F3" w:rsidRPr="00AA2F6A" w:rsidRDefault="007963F3" w:rsidP="007963F3">
      <w:pPr>
        <w:pStyle w:val="Spacer"/>
      </w:pPr>
    </w:p>
    <w:p w:rsidR="007963F3" w:rsidRPr="00AA2F6A" w:rsidRDefault="007963F3" w:rsidP="007963F3">
      <w:pPr>
        <w:pStyle w:val="Command"/>
      </w:pPr>
      <w:r w:rsidRPr="00AA2F6A">
        <w:t>【描述】</w:t>
      </w:r>
    </w:p>
    <w:p w:rsidR="007963F3" w:rsidRPr="00AA2F6A" w:rsidRDefault="007963F3" w:rsidP="007963F3">
      <w:r>
        <w:rPr>
          <w:rFonts w:hint="eastAsia"/>
        </w:rPr>
        <w:t>该告警在剩余硬件资源从低于到大于</w:t>
      </w:r>
      <w:r>
        <w:rPr>
          <w:rFonts w:hint="eastAsia"/>
        </w:rPr>
        <w:t>hh</w:t>
      </w:r>
      <w:r>
        <w:t>cResMon</w:t>
      </w:r>
      <w:r>
        <w:rPr>
          <w:rFonts w:hint="eastAsia"/>
        </w:rPr>
        <w:t>Minor</w:t>
      </w:r>
      <w:r w:rsidRPr="00543911">
        <w:t>Threshold</w:t>
      </w:r>
      <w:r>
        <w:rPr>
          <w:rFonts w:hint="eastAsia"/>
        </w:rPr>
        <w:t>阈值时发送</w:t>
      </w:r>
      <w:r w:rsidRPr="00AA2F6A">
        <w:rPr>
          <w:rFonts w:hint="eastAsia"/>
        </w:rPr>
        <w:t>。</w:t>
      </w:r>
    </w:p>
    <w:p w:rsidR="007963F3" w:rsidRPr="00AA2F6A" w:rsidRDefault="007963F3" w:rsidP="007963F3">
      <w:pPr>
        <w:pStyle w:val="Command"/>
      </w:pPr>
      <w:r w:rsidRPr="00AA2F6A">
        <w:t>【状态控制】</w:t>
      </w:r>
    </w:p>
    <w:p w:rsidR="007963F3" w:rsidRPr="00AA2F6A" w:rsidRDefault="007963F3" w:rsidP="007963F3">
      <w:r>
        <w:rPr>
          <w:rFonts w:hint="eastAsia"/>
        </w:rPr>
        <w:t>该告警不可关闭。</w:t>
      </w:r>
    </w:p>
    <w:p w:rsidR="007963F3" w:rsidRPr="00AA2F6A" w:rsidRDefault="007963F3" w:rsidP="007963F3">
      <w:pPr>
        <w:pStyle w:val="Command"/>
      </w:pPr>
      <w:r w:rsidRPr="00AA2F6A">
        <w:t>【绑定变量】</w:t>
      </w:r>
    </w:p>
    <w:p w:rsidR="007963F3" w:rsidRPr="00AA2F6A" w:rsidRDefault="007963F3" w:rsidP="007963F3">
      <w:r>
        <w:rPr>
          <w:rFonts w:hint="eastAsia"/>
        </w:rPr>
        <w:t>同</w:t>
      </w:r>
      <w:r>
        <w:rPr>
          <w:rFonts w:hint="eastAsia"/>
        </w:rPr>
        <w:t>1.1.1</w:t>
      </w:r>
    </w:p>
    <w:p w:rsidR="007963F3" w:rsidRPr="00AA2F6A" w:rsidRDefault="007963F3" w:rsidP="007963F3">
      <w:pPr>
        <w:pStyle w:val="Command"/>
      </w:pPr>
      <w:r w:rsidRPr="00AA2F6A">
        <w:t>【处理建议】</w:t>
      </w:r>
    </w:p>
    <w:p w:rsidR="007963F3" w:rsidRDefault="007963F3" w:rsidP="007963F3">
      <w:r>
        <w:rPr>
          <w:rFonts w:hint="eastAsia"/>
        </w:rPr>
        <w:t>无</w:t>
      </w:r>
    </w:p>
    <w:p w:rsidR="007963F3" w:rsidRPr="003B7EE0" w:rsidRDefault="007963F3" w:rsidP="007963F3"/>
    <w:p w:rsidR="007963F3" w:rsidRDefault="007963F3" w:rsidP="003B7EE0"/>
    <w:p w:rsidR="00BB0A07" w:rsidRPr="00AA2F6A" w:rsidRDefault="007374B1" w:rsidP="00162D13">
      <w:pPr>
        <w:pStyle w:val="3"/>
        <w:numPr>
          <w:ilvl w:val="0"/>
          <w:numId w:val="29"/>
        </w:numPr>
      </w:pPr>
      <w:bookmarkStart w:id="6" w:name="_Toc94098644"/>
      <w:r w:rsidRPr="007374B1">
        <w:t>hh3c</w:t>
      </w:r>
      <w:r w:rsidR="00087278">
        <w:rPr>
          <w:rFonts w:hint="eastAsia"/>
        </w:rPr>
        <w:t>ResMon</w:t>
      </w:r>
      <w:r w:rsidRPr="007374B1">
        <w:t>SevereNotification</w:t>
      </w:r>
      <w:bookmarkEnd w:id="6"/>
    </w:p>
    <w:p w:rsidR="00BB0A07" w:rsidRPr="00AA2F6A" w:rsidRDefault="00BB0A07" w:rsidP="00BB0A07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1765"/>
        <w:gridCol w:w="6937"/>
      </w:tblGrid>
      <w:tr w:rsidR="00BB0A07" w:rsidRPr="00AA2F6A" w:rsidTr="001634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765" w:type="dxa"/>
          </w:tcPr>
          <w:p w:rsidR="00BB0A07" w:rsidRPr="00AA2F6A" w:rsidRDefault="00BB0A07" w:rsidP="0016346E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BB0A07" w:rsidRPr="00AA2F6A" w:rsidRDefault="00BB0A07" w:rsidP="00020162">
            <w:pPr>
              <w:pStyle w:val="TableText"/>
            </w:pPr>
            <w:r w:rsidRPr="00355582">
              <w:t>1.3.6.1.4.1.25506.2.169.3.</w:t>
            </w:r>
            <w:r w:rsidR="00020162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 w:rsidR="00020162">
              <w:rPr>
                <w:rFonts w:hint="eastAsia"/>
              </w:rPr>
              <w:t>3</w:t>
            </w:r>
          </w:p>
        </w:tc>
      </w:tr>
      <w:tr w:rsidR="00BB0A07" w:rsidRPr="00AA2F6A" w:rsidTr="0016346E">
        <w:trPr>
          <w:cantSplit/>
        </w:trPr>
        <w:tc>
          <w:tcPr>
            <w:tcW w:w="1765" w:type="dxa"/>
          </w:tcPr>
          <w:p w:rsidR="00BB0A07" w:rsidRPr="00AA2F6A" w:rsidRDefault="00BB0A07" w:rsidP="0016346E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BB0A07" w:rsidRPr="00AA2F6A" w:rsidRDefault="0082239D" w:rsidP="0016346E">
            <w:pPr>
              <w:pStyle w:val="TableText"/>
            </w:pPr>
            <w:r w:rsidRPr="00AA2F6A">
              <w:t>hh3c-</w:t>
            </w:r>
            <w:r>
              <w:rPr>
                <w:rFonts w:hint="eastAsia"/>
              </w:rPr>
              <w:t>res-mon</w:t>
            </w:r>
            <w:r w:rsidRPr="00AA2F6A">
              <w:t>.mib</w:t>
            </w:r>
          </w:p>
        </w:tc>
      </w:tr>
      <w:tr w:rsidR="00BB0A07" w:rsidRPr="00AA2F6A" w:rsidTr="0016346E">
        <w:trPr>
          <w:cantSplit/>
        </w:trPr>
        <w:tc>
          <w:tcPr>
            <w:tcW w:w="1765" w:type="dxa"/>
          </w:tcPr>
          <w:p w:rsidR="00BB0A07" w:rsidRPr="00AA2F6A" w:rsidRDefault="00BB0A07" w:rsidP="0016346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BB0A07" w:rsidRPr="00AA2F6A" w:rsidRDefault="00BB0A07" w:rsidP="0016346E">
            <w:pPr>
              <w:pStyle w:val="TableText"/>
            </w:pPr>
            <w:r w:rsidRPr="00AA2F6A">
              <w:rPr>
                <w:rStyle w:val="BoldText"/>
                <w:rFonts w:hint="eastAsia"/>
              </w:rPr>
              <w:t>故障告警</w:t>
            </w:r>
          </w:p>
        </w:tc>
      </w:tr>
      <w:tr w:rsidR="00BB0A07" w:rsidRPr="00AA2F6A" w:rsidTr="0016346E">
        <w:trPr>
          <w:cantSplit/>
        </w:trPr>
        <w:tc>
          <w:tcPr>
            <w:tcW w:w="1765" w:type="dxa"/>
          </w:tcPr>
          <w:p w:rsidR="00BB0A07" w:rsidRPr="00AA2F6A" w:rsidRDefault="00BB0A07" w:rsidP="0016346E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BB0A07" w:rsidRPr="00AA2F6A" w:rsidRDefault="00BB0A07" w:rsidP="0016346E">
            <w:pPr>
              <w:pStyle w:val="TableText"/>
            </w:pPr>
            <w:r w:rsidRPr="00AA2F6A">
              <w:rPr>
                <w:rFonts w:hint="eastAsia"/>
              </w:rPr>
              <w:t>重要</w:t>
            </w:r>
          </w:p>
        </w:tc>
      </w:tr>
      <w:tr w:rsidR="00BB0A07" w:rsidRPr="00AA2F6A" w:rsidTr="0016346E">
        <w:trPr>
          <w:cantSplit/>
        </w:trPr>
        <w:tc>
          <w:tcPr>
            <w:tcW w:w="1765" w:type="dxa"/>
          </w:tcPr>
          <w:p w:rsidR="00BB0A07" w:rsidRPr="00AA2F6A" w:rsidRDefault="00BB0A07" w:rsidP="0016346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BB0A07" w:rsidRPr="00AA2F6A" w:rsidRDefault="00BB0A07" w:rsidP="0016346E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BB0A07" w:rsidRPr="00AA2F6A" w:rsidRDefault="00BB0A07" w:rsidP="00BB0A07">
      <w:pPr>
        <w:pStyle w:val="Spacer"/>
      </w:pPr>
    </w:p>
    <w:p w:rsidR="00BB0A07" w:rsidRPr="00AA2F6A" w:rsidRDefault="00BB0A07" w:rsidP="00BB0A07">
      <w:pPr>
        <w:pStyle w:val="Command"/>
      </w:pPr>
      <w:r w:rsidRPr="00AA2F6A">
        <w:lastRenderedPageBreak/>
        <w:t>【描述】</w:t>
      </w:r>
    </w:p>
    <w:p w:rsidR="00BB0A07" w:rsidRPr="00AA2F6A" w:rsidRDefault="00BB0A07" w:rsidP="00BB0A07">
      <w:r>
        <w:rPr>
          <w:rFonts w:hint="eastAsia"/>
        </w:rPr>
        <w:t>该告警在剩余硬件资源</w:t>
      </w:r>
      <w:r w:rsidR="00041401">
        <w:rPr>
          <w:rFonts w:hint="eastAsia"/>
        </w:rPr>
        <w:t>大于变为</w:t>
      </w:r>
      <w:r>
        <w:rPr>
          <w:rFonts w:hint="eastAsia"/>
        </w:rPr>
        <w:t>低于</w:t>
      </w:r>
      <w:r w:rsidR="00543911">
        <w:rPr>
          <w:rFonts w:hint="eastAsia"/>
        </w:rPr>
        <w:t>hh</w:t>
      </w:r>
      <w:r w:rsidR="00543911" w:rsidRPr="00543911">
        <w:t>cResMonSevereThreshold</w:t>
      </w:r>
      <w:r>
        <w:rPr>
          <w:rFonts w:hint="eastAsia"/>
        </w:rPr>
        <w:t>阈值时发送</w:t>
      </w:r>
      <w:r w:rsidRPr="00AA2F6A">
        <w:rPr>
          <w:rFonts w:hint="eastAsia"/>
        </w:rPr>
        <w:t>。</w:t>
      </w:r>
    </w:p>
    <w:p w:rsidR="00BB0A07" w:rsidRPr="00AA2F6A" w:rsidRDefault="00BB0A07" w:rsidP="00BB0A07">
      <w:pPr>
        <w:pStyle w:val="Command"/>
      </w:pPr>
      <w:r w:rsidRPr="00AA2F6A">
        <w:t>【状态控制】</w:t>
      </w:r>
    </w:p>
    <w:p w:rsidR="00BB0A07" w:rsidRPr="00AA2F6A" w:rsidRDefault="00BB0A07" w:rsidP="00BB0A07">
      <w:r>
        <w:rPr>
          <w:rFonts w:hint="eastAsia"/>
        </w:rPr>
        <w:t>该告警不可关闭。</w:t>
      </w:r>
    </w:p>
    <w:p w:rsidR="00BB0A07" w:rsidRDefault="00BB0A07" w:rsidP="0014039A">
      <w:pPr>
        <w:pStyle w:val="Command"/>
      </w:pPr>
      <w:r w:rsidRPr="00AA2F6A">
        <w:t>【绑定变量】</w:t>
      </w:r>
    </w:p>
    <w:p w:rsidR="0014039A" w:rsidRPr="00AA2F6A" w:rsidRDefault="0014039A" w:rsidP="0014039A">
      <w:r>
        <w:rPr>
          <w:rFonts w:hint="eastAsia"/>
        </w:rPr>
        <w:t>同</w:t>
      </w:r>
      <w:r>
        <w:rPr>
          <w:rFonts w:hint="eastAsia"/>
        </w:rPr>
        <w:t>1.1.1</w:t>
      </w:r>
    </w:p>
    <w:p w:rsidR="00BB0A07" w:rsidRPr="00AA2F6A" w:rsidRDefault="00BB0A07" w:rsidP="00BB0A07">
      <w:pPr>
        <w:pStyle w:val="Command"/>
      </w:pPr>
      <w:r w:rsidRPr="00AA2F6A">
        <w:t>【处理建议】</w:t>
      </w:r>
    </w:p>
    <w:p w:rsidR="00BB0A07" w:rsidRDefault="00D00BBF" w:rsidP="00BB0A07">
      <w:r w:rsidRPr="00DA63E7">
        <w:rPr>
          <w:rFonts w:hint="eastAsia"/>
        </w:rPr>
        <w:t>故障影响到服务质量，需要采取紧急动作</w:t>
      </w:r>
      <w:r>
        <w:rPr>
          <w:rFonts w:hint="eastAsia"/>
        </w:rPr>
        <w:t>。</w:t>
      </w:r>
    </w:p>
    <w:p w:rsidR="005A0815" w:rsidRPr="00AA2F6A" w:rsidRDefault="005A0815" w:rsidP="005A0815">
      <w:pPr>
        <w:pStyle w:val="3"/>
        <w:numPr>
          <w:ilvl w:val="0"/>
          <w:numId w:val="29"/>
        </w:numPr>
      </w:pPr>
      <w:bookmarkStart w:id="7" w:name="_Toc94098645"/>
      <w:r w:rsidRPr="007374B1">
        <w:t>hh3c</w:t>
      </w:r>
      <w:r w:rsidR="00F823DC">
        <w:rPr>
          <w:rFonts w:hint="eastAsia"/>
        </w:rPr>
        <w:t>ResMon</w:t>
      </w:r>
      <w:r w:rsidRPr="007374B1">
        <w:t>Severe</w:t>
      </w:r>
      <w:r w:rsidR="00005313">
        <w:rPr>
          <w:rFonts w:hint="eastAsia"/>
        </w:rPr>
        <w:t>Recover</w:t>
      </w:r>
      <w:r w:rsidRPr="007374B1">
        <w:t>Notification</w:t>
      </w:r>
      <w:bookmarkEnd w:id="7"/>
    </w:p>
    <w:p w:rsidR="005A0815" w:rsidRPr="00AA2F6A" w:rsidRDefault="005A0815" w:rsidP="005A0815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1765"/>
        <w:gridCol w:w="6937"/>
      </w:tblGrid>
      <w:tr w:rsidR="005A0815" w:rsidRPr="00AA2F6A" w:rsidTr="00E841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765" w:type="dxa"/>
          </w:tcPr>
          <w:p w:rsidR="005A0815" w:rsidRPr="00AA2F6A" w:rsidRDefault="005A0815" w:rsidP="00E8419B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5A0815" w:rsidRPr="00AA2F6A" w:rsidRDefault="005A0815" w:rsidP="00020162">
            <w:pPr>
              <w:pStyle w:val="TableText"/>
            </w:pPr>
            <w:r w:rsidRPr="00355582">
              <w:t>1.3.6.1.4.1.25506.2.169.3.</w:t>
            </w:r>
            <w:r w:rsidR="00020162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 w:rsidR="00020162">
              <w:rPr>
                <w:rFonts w:hint="eastAsia"/>
              </w:rPr>
              <w:t>4</w:t>
            </w:r>
          </w:p>
        </w:tc>
      </w:tr>
      <w:tr w:rsidR="005A0815" w:rsidRPr="00AA2F6A" w:rsidTr="00E8419B">
        <w:trPr>
          <w:cantSplit/>
        </w:trPr>
        <w:tc>
          <w:tcPr>
            <w:tcW w:w="1765" w:type="dxa"/>
          </w:tcPr>
          <w:p w:rsidR="005A0815" w:rsidRPr="00AA2F6A" w:rsidRDefault="005A0815" w:rsidP="00E8419B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5A0815" w:rsidRPr="00AA2F6A" w:rsidRDefault="005A0815" w:rsidP="00A74CE0">
            <w:pPr>
              <w:pStyle w:val="TableText"/>
            </w:pPr>
            <w:r w:rsidRPr="00AA2F6A">
              <w:t>hh3c-</w:t>
            </w:r>
            <w:r>
              <w:rPr>
                <w:rFonts w:hint="eastAsia"/>
              </w:rPr>
              <w:t>res-mon</w:t>
            </w:r>
            <w:r w:rsidRPr="00AA2F6A">
              <w:t>.mib</w:t>
            </w:r>
          </w:p>
        </w:tc>
      </w:tr>
      <w:tr w:rsidR="005A0815" w:rsidRPr="00AA2F6A" w:rsidTr="00E8419B">
        <w:trPr>
          <w:cantSplit/>
        </w:trPr>
        <w:tc>
          <w:tcPr>
            <w:tcW w:w="1765" w:type="dxa"/>
          </w:tcPr>
          <w:p w:rsidR="005A0815" w:rsidRPr="00AA2F6A" w:rsidRDefault="005A0815" w:rsidP="00E8419B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5A0815" w:rsidRPr="00AA2F6A" w:rsidRDefault="005A0815" w:rsidP="00E8419B">
            <w:pPr>
              <w:pStyle w:val="TableText"/>
            </w:pPr>
            <w:r>
              <w:rPr>
                <w:rStyle w:val="BoldText"/>
                <w:rFonts w:hint="eastAsia"/>
              </w:rPr>
              <w:t>恢复</w:t>
            </w:r>
            <w:r w:rsidRPr="00AA2F6A">
              <w:rPr>
                <w:rStyle w:val="BoldText"/>
                <w:rFonts w:hint="eastAsia"/>
              </w:rPr>
              <w:t>告警</w:t>
            </w:r>
          </w:p>
        </w:tc>
      </w:tr>
      <w:tr w:rsidR="005A0815" w:rsidRPr="00AA2F6A" w:rsidTr="00E8419B">
        <w:trPr>
          <w:cantSplit/>
        </w:trPr>
        <w:tc>
          <w:tcPr>
            <w:tcW w:w="1765" w:type="dxa"/>
          </w:tcPr>
          <w:p w:rsidR="005A0815" w:rsidRPr="00AA2F6A" w:rsidRDefault="005A0815" w:rsidP="00E8419B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5A0815" w:rsidRPr="00AA2F6A" w:rsidRDefault="003F3726" w:rsidP="00E8419B">
            <w:pPr>
              <w:pStyle w:val="TableText"/>
            </w:pPr>
            <w:r>
              <w:rPr>
                <w:rFonts w:hint="eastAsia"/>
              </w:rPr>
              <w:t>--</w:t>
            </w:r>
          </w:p>
        </w:tc>
      </w:tr>
      <w:tr w:rsidR="005A0815" w:rsidRPr="00AA2F6A" w:rsidTr="00E8419B">
        <w:trPr>
          <w:cantSplit/>
        </w:trPr>
        <w:tc>
          <w:tcPr>
            <w:tcW w:w="1765" w:type="dxa"/>
          </w:tcPr>
          <w:p w:rsidR="005A0815" w:rsidRPr="00AA2F6A" w:rsidRDefault="005A0815" w:rsidP="00E8419B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5A0815" w:rsidRPr="00AA2F6A" w:rsidRDefault="005A0815" w:rsidP="00E8419B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5A0815" w:rsidRPr="00AA2F6A" w:rsidRDefault="005A0815" w:rsidP="005A0815">
      <w:pPr>
        <w:pStyle w:val="Spacer"/>
      </w:pPr>
    </w:p>
    <w:p w:rsidR="005A0815" w:rsidRPr="00AA2F6A" w:rsidRDefault="005A0815" w:rsidP="005A0815">
      <w:pPr>
        <w:pStyle w:val="Command"/>
      </w:pPr>
      <w:r w:rsidRPr="00AA2F6A">
        <w:t>【描述】</w:t>
      </w:r>
    </w:p>
    <w:p w:rsidR="005A0815" w:rsidRPr="00AA2F6A" w:rsidRDefault="005A0815" w:rsidP="005A0815">
      <w:r>
        <w:rPr>
          <w:rFonts w:hint="eastAsia"/>
        </w:rPr>
        <w:t>该告警在剩余硬件资源从低于到大于</w:t>
      </w:r>
      <w:r>
        <w:rPr>
          <w:rFonts w:hint="eastAsia"/>
        </w:rPr>
        <w:t>hh</w:t>
      </w:r>
      <w:r w:rsidRPr="00543911">
        <w:t>cResMonSevereThreshold</w:t>
      </w:r>
      <w:r>
        <w:rPr>
          <w:rFonts w:hint="eastAsia"/>
        </w:rPr>
        <w:t>阈值时发送</w:t>
      </w:r>
      <w:r w:rsidRPr="00AA2F6A">
        <w:rPr>
          <w:rFonts w:hint="eastAsia"/>
        </w:rPr>
        <w:t>。</w:t>
      </w:r>
    </w:p>
    <w:p w:rsidR="005A0815" w:rsidRPr="00AA2F6A" w:rsidRDefault="005A0815" w:rsidP="005A0815">
      <w:pPr>
        <w:pStyle w:val="Command"/>
      </w:pPr>
      <w:r w:rsidRPr="00AA2F6A">
        <w:t>【状态控制】</w:t>
      </w:r>
    </w:p>
    <w:p w:rsidR="005A0815" w:rsidRPr="00AA2F6A" w:rsidRDefault="005A0815" w:rsidP="005A0815">
      <w:r>
        <w:rPr>
          <w:rFonts w:hint="eastAsia"/>
        </w:rPr>
        <w:t>该告警不可关闭。</w:t>
      </w:r>
    </w:p>
    <w:p w:rsidR="005A0815" w:rsidRPr="00AA2F6A" w:rsidRDefault="005A0815" w:rsidP="005A0815">
      <w:pPr>
        <w:pStyle w:val="Command"/>
      </w:pPr>
      <w:r w:rsidRPr="00AA2F6A">
        <w:t>【绑定变量】</w:t>
      </w:r>
    </w:p>
    <w:p w:rsidR="005A0815" w:rsidRPr="00AA2F6A" w:rsidRDefault="005A0815" w:rsidP="005A0815">
      <w:r>
        <w:rPr>
          <w:rFonts w:hint="eastAsia"/>
        </w:rPr>
        <w:t>同</w:t>
      </w:r>
      <w:r>
        <w:rPr>
          <w:rFonts w:hint="eastAsia"/>
        </w:rPr>
        <w:t>1.1.1</w:t>
      </w:r>
    </w:p>
    <w:p w:rsidR="005A0815" w:rsidRPr="00AA2F6A" w:rsidRDefault="005A0815" w:rsidP="005A0815">
      <w:pPr>
        <w:pStyle w:val="Command"/>
      </w:pPr>
      <w:r w:rsidRPr="00AA2F6A">
        <w:t>【处理建议】</w:t>
      </w:r>
    </w:p>
    <w:p w:rsidR="005A0815" w:rsidRPr="00903532" w:rsidRDefault="005A0815" w:rsidP="005A0815">
      <w:r>
        <w:rPr>
          <w:rFonts w:hint="eastAsia"/>
        </w:rPr>
        <w:t>无</w:t>
      </w:r>
    </w:p>
    <w:p w:rsidR="005A0815" w:rsidRPr="003B7EE0" w:rsidRDefault="005A0815" w:rsidP="00BB0A07"/>
    <w:p w:rsidR="008E5CA3" w:rsidRPr="00AA2F6A" w:rsidRDefault="00A5526C" w:rsidP="00057E20">
      <w:pPr>
        <w:pStyle w:val="3"/>
        <w:numPr>
          <w:ilvl w:val="0"/>
          <w:numId w:val="29"/>
        </w:numPr>
      </w:pPr>
      <w:bookmarkStart w:id="8" w:name="_Toc94098646"/>
      <w:r w:rsidRPr="00A5526C">
        <w:lastRenderedPageBreak/>
        <w:t>hh3c</w:t>
      </w:r>
      <w:r w:rsidR="00F9616B">
        <w:rPr>
          <w:rFonts w:hint="eastAsia"/>
        </w:rPr>
        <w:t>ResMon</w:t>
      </w:r>
      <w:r w:rsidRPr="00A5526C">
        <w:t>UsedUpNotification</w:t>
      </w:r>
      <w:bookmarkEnd w:id="8"/>
    </w:p>
    <w:p w:rsidR="008E5CA3" w:rsidRPr="00AA2F6A" w:rsidRDefault="008E5CA3" w:rsidP="008E5CA3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1765"/>
        <w:gridCol w:w="6937"/>
      </w:tblGrid>
      <w:tr w:rsidR="008E5CA3" w:rsidRPr="00AA2F6A" w:rsidTr="001634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765" w:type="dxa"/>
          </w:tcPr>
          <w:p w:rsidR="008E5CA3" w:rsidRPr="00AA2F6A" w:rsidRDefault="008E5CA3" w:rsidP="0016346E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8E5CA3" w:rsidRPr="00AA2F6A" w:rsidRDefault="008E5CA3" w:rsidP="00020162">
            <w:pPr>
              <w:pStyle w:val="TableText"/>
            </w:pPr>
            <w:r w:rsidRPr="00355582">
              <w:t>1.3.6.1.4.1.25506.2.169.3.</w:t>
            </w:r>
            <w:r w:rsidR="00020162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 w:rsidR="00020162">
              <w:rPr>
                <w:rFonts w:hint="eastAsia"/>
              </w:rPr>
              <w:t>5</w:t>
            </w:r>
          </w:p>
        </w:tc>
      </w:tr>
      <w:tr w:rsidR="008E5CA3" w:rsidRPr="00AA2F6A" w:rsidTr="0016346E">
        <w:trPr>
          <w:cantSplit/>
        </w:trPr>
        <w:tc>
          <w:tcPr>
            <w:tcW w:w="1765" w:type="dxa"/>
          </w:tcPr>
          <w:p w:rsidR="008E5CA3" w:rsidRPr="00AA2F6A" w:rsidRDefault="008E5CA3" w:rsidP="0016346E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8E5CA3" w:rsidRPr="00AA2F6A" w:rsidRDefault="008E5CA3" w:rsidP="00A74CE0">
            <w:pPr>
              <w:pStyle w:val="TableText"/>
            </w:pPr>
            <w:r w:rsidRPr="00AA2F6A">
              <w:t>hh3c-</w:t>
            </w:r>
            <w:r>
              <w:rPr>
                <w:rFonts w:hint="eastAsia"/>
              </w:rPr>
              <w:t>res-mon</w:t>
            </w:r>
            <w:r w:rsidRPr="00AA2F6A">
              <w:t>.mib</w:t>
            </w:r>
          </w:p>
        </w:tc>
      </w:tr>
      <w:tr w:rsidR="008E5CA3" w:rsidRPr="00AA2F6A" w:rsidTr="0016346E">
        <w:trPr>
          <w:cantSplit/>
        </w:trPr>
        <w:tc>
          <w:tcPr>
            <w:tcW w:w="1765" w:type="dxa"/>
          </w:tcPr>
          <w:p w:rsidR="008E5CA3" w:rsidRPr="00AA2F6A" w:rsidRDefault="008E5CA3" w:rsidP="0016346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8E5CA3" w:rsidRPr="00AA2F6A" w:rsidRDefault="008E5CA3" w:rsidP="0016346E">
            <w:pPr>
              <w:pStyle w:val="TableText"/>
            </w:pPr>
            <w:r w:rsidRPr="00AA2F6A">
              <w:rPr>
                <w:rStyle w:val="BoldText"/>
                <w:rFonts w:hint="eastAsia"/>
              </w:rPr>
              <w:t>故障告警</w:t>
            </w:r>
          </w:p>
        </w:tc>
      </w:tr>
      <w:tr w:rsidR="008E5CA3" w:rsidRPr="00AA2F6A" w:rsidTr="0016346E">
        <w:trPr>
          <w:cantSplit/>
        </w:trPr>
        <w:tc>
          <w:tcPr>
            <w:tcW w:w="1765" w:type="dxa"/>
          </w:tcPr>
          <w:p w:rsidR="008E5CA3" w:rsidRPr="00AA2F6A" w:rsidRDefault="008E5CA3" w:rsidP="0016346E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8E5CA3" w:rsidRPr="00AA2F6A" w:rsidRDefault="003F3726" w:rsidP="0016346E">
            <w:pPr>
              <w:pStyle w:val="TableText"/>
            </w:pPr>
            <w:r>
              <w:rPr>
                <w:rFonts w:hint="eastAsia"/>
              </w:rPr>
              <w:t>紧急</w:t>
            </w:r>
          </w:p>
        </w:tc>
      </w:tr>
      <w:tr w:rsidR="008E5CA3" w:rsidRPr="00AA2F6A" w:rsidTr="0016346E">
        <w:trPr>
          <w:cantSplit/>
        </w:trPr>
        <w:tc>
          <w:tcPr>
            <w:tcW w:w="1765" w:type="dxa"/>
          </w:tcPr>
          <w:p w:rsidR="008E5CA3" w:rsidRPr="00AA2F6A" w:rsidRDefault="008E5CA3" w:rsidP="0016346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8E5CA3" w:rsidRPr="00AA2F6A" w:rsidRDefault="008E5CA3" w:rsidP="0016346E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8E5CA3" w:rsidRPr="00AA2F6A" w:rsidRDefault="008E5CA3" w:rsidP="008E5CA3">
      <w:pPr>
        <w:pStyle w:val="Spacer"/>
      </w:pPr>
    </w:p>
    <w:p w:rsidR="008E5CA3" w:rsidRPr="00AA2F6A" w:rsidRDefault="008E5CA3" w:rsidP="008E5CA3">
      <w:pPr>
        <w:pStyle w:val="Command"/>
      </w:pPr>
      <w:r w:rsidRPr="00AA2F6A">
        <w:t>【描述】</w:t>
      </w:r>
    </w:p>
    <w:p w:rsidR="008E5CA3" w:rsidRPr="00AA2F6A" w:rsidRDefault="008E5CA3" w:rsidP="008E5CA3">
      <w:r>
        <w:rPr>
          <w:rFonts w:hint="eastAsia"/>
        </w:rPr>
        <w:t>该告警在剩余硬件资源</w:t>
      </w:r>
      <w:r w:rsidR="002C66CD">
        <w:rPr>
          <w:rFonts w:hint="eastAsia"/>
        </w:rPr>
        <w:t>用尽</w:t>
      </w:r>
      <w:r>
        <w:rPr>
          <w:rFonts w:hint="eastAsia"/>
        </w:rPr>
        <w:t>时发送</w:t>
      </w:r>
      <w:r w:rsidRPr="00AA2F6A">
        <w:rPr>
          <w:rFonts w:hint="eastAsia"/>
        </w:rPr>
        <w:t>。</w:t>
      </w:r>
    </w:p>
    <w:p w:rsidR="008E5CA3" w:rsidRPr="00AA2F6A" w:rsidRDefault="008E5CA3" w:rsidP="008E5CA3">
      <w:pPr>
        <w:pStyle w:val="Command"/>
      </w:pPr>
      <w:r w:rsidRPr="00AA2F6A">
        <w:t>【状态控制】</w:t>
      </w:r>
    </w:p>
    <w:p w:rsidR="008E5CA3" w:rsidRPr="00AA2F6A" w:rsidRDefault="008E5CA3" w:rsidP="008E5CA3">
      <w:r>
        <w:rPr>
          <w:rFonts w:hint="eastAsia"/>
        </w:rPr>
        <w:t>该告警不可关闭。</w:t>
      </w:r>
    </w:p>
    <w:p w:rsidR="008E5CA3" w:rsidRPr="00AA2F6A" w:rsidRDefault="008E5CA3" w:rsidP="008E5CA3">
      <w:pPr>
        <w:pStyle w:val="Command"/>
      </w:pPr>
      <w:r w:rsidRPr="00AA2F6A">
        <w:t>【绑定变量】</w:t>
      </w:r>
    </w:p>
    <w:p w:rsidR="007E2CD8" w:rsidRPr="00AA2F6A" w:rsidRDefault="007E2CD8" w:rsidP="007E2CD8">
      <w:r>
        <w:rPr>
          <w:rFonts w:hint="eastAsia"/>
        </w:rPr>
        <w:t>同</w:t>
      </w:r>
      <w:r>
        <w:rPr>
          <w:rFonts w:hint="eastAsia"/>
        </w:rPr>
        <w:t>1.1.1</w:t>
      </w:r>
    </w:p>
    <w:p w:rsidR="008E5CA3" w:rsidRPr="00AA2F6A" w:rsidRDefault="008E5CA3" w:rsidP="008E5CA3">
      <w:pPr>
        <w:pStyle w:val="Command"/>
      </w:pPr>
      <w:r w:rsidRPr="00AA2F6A">
        <w:t>【处理建议】</w:t>
      </w:r>
    </w:p>
    <w:p w:rsidR="008E5CA3" w:rsidRDefault="00DD5F17" w:rsidP="008E5CA3">
      <w:r w:rsidRPr="00DA63E7">
        <w:rPr>
          <w:rFonts w:hint="eastAsia"/>
        </w:rPr>
        <w:t>故障影响到系统提供的服务，需要立即采取相应动作。</w:t>
      </w:r>
    </w:p>
    <w:p w:rsidR="00903532" w:rsidRPr="00AA2F6A" w:rsidRDefault="00903532" w:rsidP="00057E20">
      <w:pPr>
        <w:pStyle w:val="3"/>
        <w:numPr>
          <w:ilvl w:val="0"/>
          <w:numId w:val="29"/>
        </w:numPr>
      </w:pPr>
      <w:bookmarkStart w:id="9" w:name="_Toc94098647"/>
      <w:r w:rsidRPr="00A5526C">
        <w:t>hh3c</w:t>
      </w:r>
      <w:r w:rsidR="007F091E">
        <w:rPr>
          <w:rFonts w:hint="eastAsia"/>
        </w:rPr>
        <w:t>ResMon</w:t>
      </w:r>
      <w:r w:rsidRPr="00A5526C">
        <w:t>UsedUp</w:t>
      </w:r>
      <w:r w:rsidR="00433A96">
        <w:rPr>
          <w:rFonts w:hint="eastAsia"/>
        </w:rPr>
        <w:t>Recover</w:t>
      </w:r>
      <w:r w:rsidRPr="00A5526C">
        <w:t>Notification</w:t>
      </w:r>
      <w:bookmarkEnd w:id="9"/>
    </w:p>
    <w:p w:rsidR="00903532" w:rsidRPr="00AA2F6A" w:rsidRDefault="00903532" w:rsidP="00903532">
      <w:pPr>
        <w:pStyle w:val="Command"/>
      </w:pPr>
      <w:r w:rsidRPr="00AA2F6A">
        <w:t>【属性】</w:t>
      </w:r>
    </w:p>
    <w:tbl>
      <w:tblPr>
        <w:tblStyle w:val="Table"/>
        <w:tblW w:w="8702" w:type="dxa"/>
        <w:tblInd w:w="1003" w:type="dxa"/>
        <w:tblLook w:val="04A0" w:firstRow="1" w:lastRow="0" w:firstColumn="1" w:lastColumn="0" w:noHBand="0" w:noVBand="1"/>
      </w:tblPr>
      <w:tblGrid>
        <w:gridCol w:w="1765"/>
        <w:gridCol w:w="6937"/>
      </w:tblGrid>
      <w:tr w:rsidR="00903532" w:rsidRPr="00AA2F6A" w:rsidTr="001634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765" w:type="dxa"/>
          </w:tcPr>
          <w:p w:rsidR="00903532" w:rsidRPr="00AA2F6A" w:rsidRDefault="00903532" w:rsidP="0016346E">
            <w:pPr>
              <w:pStyle w:val="TableHeadingleft"/>
            </w:pPr>
            <w:r w:rsidRPr="00AA2F6A">
              <w:t>OID</w:t>
            </w:r>
          </w:p>
        </w:tc>
        <w:tc>
          <w:tcPr>
            <w:tcW w:w="6937" w:type="dxa"/>
          </w:tcPr>
          <w:p w:rsidR="00903532" w:rsidRPr="00AA2F6A" w:rsidRDefault="00903532" w:rsidP="00020162">
            <w:pPr>
              <w:pStyle w:val="TableText"/>
            </w:pPr>
            <w:r w:rsidRPr="00355582">
              <w:t>1.3.6.1.4.1.25506.2.169.3.</w:t>
            </w:r>
            <w:r w:rsidR="00020162">
              <w:rPr>
                <w:rFonts w:hint="eastAsia"/>
              </w:rPr>
              <w:t>0</w:t>
            </w:r>
            <w:r>
              <w:rPr>
                <w:rFonts w:hint="eastAsia"/>
              </w:rPr>
              <w:t>.</w:t>
            </w:r>
            <w:r w:rsidR="00020162">
              <w:rPr>
                <w:rFonts w:hint="eastAsia"/>
              </w:rPr>
              <w:t>6</w:t>
            </w:r>
          </w:p>
        </w:tc>
      </w:tr>
      <w:tr w:rsidR="00903532" w:rsidRPr="00AA2F6A" w:rsidTr="0016346E">
        <w:trPr>
          <w:cantSplit/>
        </w:trPr>
        <w:tc>
          <w:tcPr>
            <w:tcW w:w="1765" w:type="dxa"/>
          </w:tcPr>
          <w:p w:rsidR="00903532" w:rsidRPr="00AA2F6A" w:rsidRDefault="00903532" w:rsidP="0016346E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7" w:type="dxa"/>
          </w:tcPr>
          <w:p w:rsidR="00903532" w:rsidRPr="00AA2F6A" w:rsidRDefault="00903532" w:rsidP="00A74CE0">
            <w:pPr>
              <w:pStyle w:val="TableText"/>
            </w:pPr>
            <w:r w:rsidRPr="00AA2F6A">
              <w:t>hh3c-</w:t>
            </w:r>
            <w:r>
              <w:rPr>
                <w:rFonts w:hint="eastAsia"/>
              </w:rPr>
              <w:t>res-mon</w:t>
            </w:r>
            <w:r w:rsidRPr="00AA2F6A">
              <w:t>.mib</w:t>
            </w:r>
          </w:p>
        </w:tc>
      </w:tr>
      <w:tr w:rsidR="00903532" w:rsidRPr="00AA2F6A" w:rsidTr="0016346E">
        <w:trPr>
          <w:cantSplit/>
        </w:trPr>
        <w:tc>
          <w:tcPr>
            <w:tcW w:w="1765" w:type="dxa"/>
          </w:tcPr>
          <w:p w:rsidR="00903532" w:rsidRPr="00AA2F6A" w:rsidRDefault="00903532" w:rsidP="0016346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7" w:type="dxa"/>
          </w:tcPr>
          <w:p w:rsidR="00903532" w:rsidRPr="00AA2F6A" w:rsidRDefault="005B27F5" w:rsidP="0016346E">
            <w:pPr>
              <w:pStyle w:val="TableText"/>
            </w:pPr>
            <w:r>
              <w:rPr>
                <w:rStyle w:val="BoldText"/>
                <w:rFonts w:hint="eastAsia"/>
              </w:rPr>
              <w:t>恢复</w:t>
            </w:r>
            <w:r w:rsidR="00903532" w:rsidRPr="00AA2F6A">
              <w:rPr>
                <w:rStyle w:val="BoldText"/>
                <w:rFonts w:hint="eastAsia"/>
              </w:rPr>
              <w:t>告警</w:t>
            </w:r>
          </w:p>
        </w:tc>
      </w:tr>
      <w:tr w:rsidR="00903532" w:rsidRPr="00AA2F6A" w:rsidTr="0016346E">
        <w:trPr>
          <w:cantSplit/>
        </w:trPr>
        <w:tc>
          <w:tcPr>
            <w:tcW w:w="1765" w:type="dxa"/>
          </w:tcPr>
          <w:p w:rsidR="00903532" w:rsidRPr="00AA2F6A" w:rsidRDefault="00903532" w:rsidP="0016346E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7" w:type="dxa"/>
          </w:tcPr>
          <w:p w:rsidR="00903532" w:rsidRPr="00AA2F6A" w:rsidRDefault="003F3726" w:rsidP="0016346E">
            <w:pPr>
              <w:pStyle w:val="TableText"/>
            </w:pPr>
            <w:r>
              <w:rPr>
                <w:rFonts w:hint="eastAsia"/>
              </w:rPr>
              <w:t>--</w:t>
            </w:r>
          </w:p>
        </w:tc>
      </w:tr>
      <w:tr w:rsidR="00903532" w:rsidRPr="00AA2F6A" w:rsidTr="0016346E">
        <w:trPr>
          <w:cantSplit/>
        </w:trPr>
        <w:tc>
          <w:tcPr>
            <w:tcW w:w="1765" w:type="dxa"/>
          </w:tcPr>
          <w:p w:rsidR="00903532" w:rsidRPr="00AA2F6A" w:rsidRDefault="00903532" w:rsidP="0016346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7" w:type="dxa"/>
          </w:tcPr>
          <w:p w:rsidR="00903532" w:rsidRPr="00AA2F6A" w:rsidRDefault="00903532" w:rsidP="0016346E">
            <w:pPr>
              <w:pStyle w:val="TableText"/>
            </w:pPr>
            <w:r w:rsidRPr="00AA2F6A">
              <w:rPr>
                <w:rFonts w:hint="eastAsia"/>
              </w:rPr>
              <w:t>开启</w:t>
            </w:r>
          </w:p>
        </w:tc>
      </w:tr>
    </w:tbl>
    <w:p w:rsidR="00903532" w:rsidRPr="00AA2F6A" w:rsidRDefault="00903532" w:rsidP="00903532">
      <w:pPr>
        <w:pStyle w:val="Spacer"/>
      </w:pPr>
    </w:p>
    <w:p w:rsidR="00903532" w:rsidRPr="00AA2F6A" w:rsidRDefault="00903532" w:rsidP="00903532">
      <w:pPr>
        <w:pStyle w:val="Command"/>
      </w:pPr>
      <w:r w:rsidRPr="00AA2F6A">
        <w:t>【描述】</w:t>
      </w:r>
    </w:p>
    <w:p w:rsidR="00903532" w:rsidRPr="00AA2F6A" w:rsidRDefault="00903532" w:rsidP="00903532">
      <w:r>
        <w:rPr>
          <w:rFonts w:hint="eastAsia"/>
        </w:rPr>
        <w:t>该告警在剩余硬件资源</w:t>
      </w:r>
      <w:r w:rsidR="005B27F5">
        <w:rPr>
          <w:rFonts w:hint="eastAsia"/>
        </w:rPr>
        <w:t>从</w:t>
      </w:r>
      <w:r>
        <w:rPr>
          <w:rFonts w:hint="eastAsia"/>
        </w:rPr>
        <w:t>用尽</w:t>
      </w:r>
      <w:r w:rsidR="005B27F5">
        <w:rPr>
          <w:rFonts w:hint="eastAsia"/>
        </w:rPr>
        <w:t>恢复至有剩余</w:t>
      </w:r>
      <w:r>
        <w:rPr>
          <w:rFonts w:hint="eastAsia"/>
        </w:rPr>
        <w:t>时发送</w:t>
      </w:r>
      <w:r w:rsidRPr="00AA2F6A">
        <w:rPr>
          <w:rFonts w:hint="eastAsia"/>
        </w:rPr>
        <w:t>。</w:t>
      </w:r>
    </w:p>
    <w:p w:rsidR="00903532" w:rsidRPr="00AA2F6A" w:rsidRDefault="00903532" w:rsidP="00903532">
      <w:pPr>
        <w:pStyle w:val="Command"/>
      </w:pPr>
      <w:r w:rsidRPr="00AA2F6A">
        <w:t>【状态控制】</w:t>
      </w:r>
    </w:p>
    <w:p w:rsidR="00903532" w:rsidRPr="00AA2F6A" w:rsidRDefault="00903532" w:rsidP="00903532">
      <w:r>
        <w:rPr>
          <w:rFonts w:hint="eastAsia"/>
        </w:rPr>
        <w:t>该告警不可关闭。</w:t>
      </w:r>
    </w:p>
    <w:p w:rsidR="00903532" w:rsidRPr="00AA2F6A" w:rsidRDefault="00903532" w:rsidP="00903532">
      <w:pPr>
        <w:pStyle w:val="Command"/>
      </w:pPr>
      <w:r w:rsidRPr="00AA2F6A">
        <w:t>【绑定变量】</w:t>
      </w:r>
    </w:p>
    <w:p w:rsidR="007E2CD8" w:rsidRPr="00AA2F6A" w:rsidRDefault="007E2CD8" w:rsidP="007E2CD8">
      <w:r>
        <w:rPr>
          <w:rFonts w:hint="eastAsia"/>
        </w:rPr>
        <w:t>同</w:t>
      </w:r>
      <w:r>
        <w:rPr>
          <w:rFonts w:hint="eastAsia"/>
        </w:rPr>
        <w:t>1.1.1</w:t>
      </w:r>
    </w:p>
    <w:p w:rsidR="00903532" w:rsidRPr="00AA2F6A" w:rsidRDefault="00903532" w:rsidP="00903532">
      <w:pPr>
        <w:pStyle w:val="Command"/>
      </w:pPr>
      <w:r w:rsidRPr="00AA2F6A">
        <w:t>【处理建议】</w:t>
      </w:r>
    </w:p>
    <w:p w:rsidR="00903532" w:rsidRPr="00363CC3" w:rsidRDefault="00ED21E2" w:rsidP="00903532">
      <w:r>
        <w:rPr>
          <w:rFonts w:hint="eastAsia"/>
        </w:rPr>
        <w:t>无</w:t>
      </w:r>
    </w:p>
    <w:sectPr w:rsidR="00903532" w:rsidRPr="00363CC3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673" w:rsidRDefault="008F6673">
      <w:r>
        <w:separator/>
      </w:r>
    </w:p>
  </w:endnote>
  <w:endnote w:type="continuationSeparator" w:id="0">
    <w:p w:rsidR="008F6673" w:rsidRDefault="008F6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53C" w:rsidRPr="00F6399C" w:rsidRDefault="003A153C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>
      <w:fldChar w:fldCharType="begin"/>
    </w:r>
    <w:r>
      <w:instrText>PAGE</w:instrText>
    </w:r>
    <w:r>
      <w:fldChar w:fldCharType="separate"/>
    </w:r>
    <w:r w:rsidR="004D25AA">
      <w:rPr>
        <w:noProof/>
      </w:rPr>
      <w:t>1</w:t>
    </w:r>
    <w:r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4D25AA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73" w:rsidRDefault="008F6673">
      <w:r>
        <w:separator/>
      </w:r>
    </w:p>
  </w:footnote>
  <w:footnote w:type="continuationSeparator" w:id="0">
    <w:p w:rsidR="008F6673" w:rsidRDefault="008F6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53C" w:rsidRDefault="003A153C">
    <w:pPr>
      <w:pStyle w:val="a3"/>
    </w:pPr>
    <w:r w:rsidRPr="00123282">
      <w:drawing>
        <wp:inline distT="0" distB="0" distL="0" distR="0" wp14:anchorId="12F68745" wp14:editId="16B01864">
          <wp:extent cx="1028700" cy="314325"/>
          <wp:effectExtent l="0" t="0" r="0" b="0"/>
          <wp:docPr id="3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A87907">
      <w:t xml:space="preserve"> </w:t>
    </w:r>
    <w:r w:rsidR="00971C54" w:rsidRPr="00D92B25">
      <w:rPr>
        <w:rFonts w:hint="eastAsia"/>
      </w:rPr>
      <w:t>H</w:t>
    </w:r>
    <w:r w:rsidR="00971C54" w:rsidRPr="00A87907">
      <w:t>H3C-</w:t>
    </w:r>
    <w:r w:rsidR="00971C54">
      <w:rPr>
        <w:rFonts w:hint="eastAsia"/>
      </w:rPr>
      <w:t>RES</w:t>
    </w:r>
    <w:r w:rsidR="00971C54" w:rsidRPr="00A87907">
      <w:t>-</w:t>
    </w:r>
    <w:r w:rsidR="00971C54">
      <w:rPr>
        <w:rFonts w:hint="eastAsia"/>
      </w:rPr>
      <w:t>MON-MIB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644F7"/>
    <w:multiLevelType w:val="hybridMultilevel"/>
    <w:tmpl w:val="42A4213C"/>
    <w:lvl w:ilvl="0" w:tplc="5096EF2E">
      <w:start w:val="1"/>
      <w:numFmt w:val="decimal"/>
      <w:lvlText w:val="1.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23BC1125"/>
    <w:multiLevelType w:val="multilevel"/>
    <w:tmpl w:val="9D1CB966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90C8"/>
        <w:sz w:val="48"/>
        <w:szCs w:val="4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1.1.%3"/>
      <w:lvlJc w:val="left"/>
      <w:pPr>
        <w:ind w:left="0" w:firstLine="0"/>
      </w:pPr>
      <w:rPr>
        <w:rFonts w:hint="eastAsia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90C8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6B3D47CB"/>
    <w:multiLevelType w:val="hybridMultilevel"/>
    <w:tmpl w:val="18F025AE"/>
    <w:lvl w:ilvl="0" w:tplc="ABC2D0B6">
      <w:start w:val="1"/>
      <w:numFmt w:val="decimal"/>
      <w:lvlText w:val="%1.1"/>
      <w:lvlJc w:val="left"/>
      <w:pPr>
        <w:ind w:left="99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7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3"/>
  </w:num>
  <w:num w:numId="24">
    <w:abstractNumId w:val="3"/>
  </w:num>
  <w:num w:numId="25">
    <w:abstractNumId w:val="6"/>
  </w:num>
  <w:num w:numId="26">
    <w:abstractNumId w:val="3"/>
  </w:num>
  <w:num w:numId="27">
    <w:abstractNumId w:val="3"/>
  </w:num>
  <w:num w:numId="28">
    <w:abstractNumId w:val="3"/>
  </w:num>
  <w:num w:numId="2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D04"/>
    <w:rsid w:val="0000316B"/>
    <w:rsid w:val="00004F47"/>
    <w:rsid w:val="00005313"/>
    <w:rsid w:val="0000631C"/>
    <w:rsid w:val="00006F05"/>
    <w:rsid w:val="00007C82"/>
    <w:rsid w:val="00010779"/>
    <w:rsid w:val="000169A3"/>
    <w:rsid w:val="00020162"/>
    <w:rsid w:val="00020252"/>
    <w:rsid w:val="00024D08"/>
    <w:rsid w:val="000266FE"/>
    <w:rsid w:val="00031B0C"/>
    <w:rsid w:val="0003248E"/>
    <w:rsid w:val="00033C8F"/>
    <w:rsid w:val="00034B1D"/>
    <w:rsid w:val="000412EA"/>
    <w:rsid w:val="00041401"/>
    <w:rsid w:val="00041DC8"/>
    <w:rsid w:val="00041F55"/>
    <w:rsid w:val="00042D8C"/>
    <w:rsid w:val="000439A5"/>
    <w:rsid w:val="00045F70"/>
    <w:rsid w:val="000461C8"/>
    <w:rsid w:val="0004743C"/>
    <w:rsid w:val="00051CE9"/>
    <w:rsid w:val="0005250E"/>
    <w:rsid w:val="00052E0A"/>
    <w:rsid w:val="00057E20"/>
    <w:rsid w:val="0006094A"/>
    <w:rsid w:val="00061BDE"/>
    <w:rsid w:val="000620C2"/>
    <w:rsid w:val="00067581"/>
    <w:rsid w:val="00067641"/>
    <w:rsid w:val="0007007E"/>
    <w:rsid w:val="00070589"/>
    <w:rsid w:val="00073406"/>
    <w:rsid w:val="000772CB"/>
    <w:rsid w:val="00081F14"/>
    <w:rsid w:val="00083469"/>
    <w:rsid w:val="000849E3"/>
    <w:rsid w:val="00084EF5"/>
    <w:rsid w:val="00085189"/>
    <w:rsid w:val="00087278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6BC6"/>
    <w:rsid w:val="000B7E2D"/>
    <w:rsid w:val="000B7F0A"/>
    <w:rsid w:val="000C4960"/>
    <w:rsid w:val="000C56E6"/>
    <w:rsid w:val="000D08EC"/>
    <w:rsid w:val="000D2265"/>
    <w:rsid w:val="000D239D"/>
    <w:rsid w:val="000D3EE0"/>
    <w:rsid w:val="000D5979"/>
    <w:rsid w:val="000D6E8E"/>
    <w:rsid w:val="000D70D9"/>
    <w:rsid w:val="000E263C"/>
    <w:rsid w:val="000E3612"/>
    <w:rsid w:val="000E3CD1"/>
    <w:rsid w:val="000E5FB2"/>
    <w:rsid w:val="000F2F70"/>
    <w:rsid w:val="00100B65"/>
    <w:rsid w:val="00101F90"/>
    <w:rsid w:val="0010333F"/>
    <w:rsid w:val="00103522"/>
    <w:rsid w:val="00104918"/>
    <w:rsid w:val="00106EBD"/>
    <w:rsid w:val="00112DC4"/>
    <w:rsid w:val="00114DE8"/>
    <w:rsid w:val="00116D1F"/>
    <w:rsid w:val="0011737F"/>
    <w:rsid w:val="00123282"/>
    <w:rsid w:val="00124648"/>
    <w:rsid w:val="00125E48"/>
    <w:rsid w:val="00127B2B"/>
    <w:rsid w:val="00127C5F"/>
    <w:rsid w:val="0013053C"/>
    <w:rsid w:val="00130627"/>
    <w:rsid w:val="001336EE"/>
    <w:rsid w:val="00133B55"/>
    <w:rsid w:val="00135C0D"/>
    <w:rsid w:val="0014039A"/>
    <w:rsid w:val="00140AB5"/>
    <w:rsid w:val="001410F3"/>
    <w:rsid w:val="001410FA"/>
    <w:rsid w:val="00142EEF"/>
    <w:rsid w:val="0014433E"/>
    <w:rsid w:val="00144BA5"/>
    <w:rsid w:val="0015533B"/>
    <w:rsid w:val="001554B1"/>
    <w:rsid w:val="00155EFD"/>
    <w:rsid w:val="00156267"/>
    <w:rsid w:val="00162B21"/>
    <w:rsid w:val="00162CE1"/>
    <w:rsid w:val="00162D13"/>
    <w:rsid w:val="00164A16"/>
    <w:rsid w:val="00166C47"/>
    <w:rsid w:val="00167452"/>
    <w:rsid w:val="00170813"/>
    <w:rsid w:val="00172223"/>
    <w:rsid w:val="00173A70"/>
    <w:rsid w:val="00175003"/>
    <w:rsid w:val="00175B48"/>
    <w:rsid w:val="00175BDE"/>
    <w:rsid w:val="00184495"/>
    <w:rsid w:val="00187696"/>
    <w:rsid w:val="00190558"/>
    <w:rsid w:val="00190C7D"/>
    <w:rsid w:val="00196203"/>
    <w:rsid w:val="00196F7C"/>
    <w:rsid w:val="00197B55"/>
    <w:rsid w:val="00197C61"/>
    <w:rsid w:val="001A2740"/>
    <w:rsid w:val="001A482A"/>
    <w:rsid w:val="001A7BF6"/>
    <w:rsid w:val="001B10AC"/>
    <w:rsid w:val="001B2F77"/>
    <w:rsid w:val="001B5C82"/>
    <w:rsid w:val="001B6E89"/>
    <w:rsid w:val="001B6F7F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17CF"/>
    <w:rsid w:val="001F2092"/>
    <w:rsid w:val="001F35A4"/>
    <w:rsid w:val="001F4349"/>
    <w:rsid w:val="001F64B8"/>
    <w:rsid w:val="001F6BFA"/>
    <w:rsid w:val="00201797"/>
    <w:rsid w:val="0020185F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32F"/>
    <w:rsid w:val="00227AAE"/>
    <w:rsid w:val="0023026C"/>
    <w:rsid w:val="0023049B"/>
    <w:rsid w:val="00231729"/>
    <w:rsid w:val="00232A05"/>
    <w:rsid w:val="00232A8A"/>
    <w:rsid w:val="0023381A"/>
    <w:rsid w:val="00233A79"/>
    <w:rsid w:val="00234AA2"/>
    <w:rsid w:val="0024147A"/>
    <w:rsid w:val="002424FF"/>
    <w:rsid w:val="00242C4C"/>
    <w:rsid w:val="0024460D"/>
    <w:rsid w:val="00251F56"/>
    <w:rsid w:val="002525C9"/>
    <w:rsid w:val="00255EEA"/>
    <w:rsid w:val="00256F36"/>
    <w:rsid w:val="00257C21"/>
    <w:rsid w:val="00257D86"/>
    <w:rsid w:val="00262FFE"/>
    <w:rsid w:val="002635DC"/>
    <w:rsid w:val="002650E2"/>
    <w:rsid w:val="00267AE0"/>
    <w:rsid w:val="00273E8C"/>
    <w:rsid w:val="00276D60"/>
    <w:rsid w:val="00284083"/>
    <w:rsid w:val="0028438C"/>
    <w:rsid w:val="00286028"/>
    <w:rsid w:val="00291EE7"/>
    <w:rsid w:val="00294D75"/>
    <w:rsid w:val="00294F92"/>
    <w:rsid w:val="002A02FD"/>
    <w:rsid w:val="002A451A"/>
    <w:rsid w:val="002A7FE9"/>
    <w:rsid w:val="002B518E"/>
    <w:rsid w:val="002B6C6F"/>
    <w:rsid w:val="002B7029"/>
    <w:rsid w:val="002C66CD"/>
    <w:rsid w:val="002D1AF4"/>
    <w:rsid w:val="002D242C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2F7171"/>
    <w:rsid w:val="003039A0"/>
    <w:rsid w:val="00304337"/>
    <w:rsid w:val="00305478"/>
    <w:rsid w:val="00305922"/>
    <w:rsid w:val="00305F50"/>
    <w:rsid w:val="00307A66"/>
    <w:rsid w:val="00310AD4"/>
    <w:rsid w:val="00310D61"/>
    <w:rsid w:val="003129C1"/>
    <w:rsid w:val="00312AA7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2E27"/>
    <w:rsid w:val="00355582"/>
    <w:rsid w:val="00355E54"/>
    <w:rsid w:val="0035646E"/>
    <w:rsid w:val="00357C9F"/>
    <w:rsid w:val="00362DB0"/>
    <w:rsid w:val="00363CC3"/>
    <w:rsid w:val="003672C1"/>
    <w:rsid w:val="00371495"/>
    <w:rsid w:val="00375210"/>
    <w:rsid w:val="003774C4"/>
    <w:rsid w:val="00382E2E"/>
    <w:rsid w:val="00384A81"/>
    <w:rsid w:val="00386DB1"/>
    <w:rsid w:val="003879B5"/>
    <w:rsid w:val="00387CDA"/>
    <w:rsid w:val="00387D61"/>
    <w:rsid w:val="00392A6D"/>
    <w:rsid w:val="00392D91"/>
    <w:rsid w:val="00395E0A"/>
    <w:rsid w:val="003A0D97"/>
    <w:rsid w:val="003A12CC"/>
    <w:rsid w:val="003A153C"/>
    <w:rsid w:val="003A4CE6"/>
    <w:rsid w:val="003A5B19"/>
    <w:rsid w:val="003A6AC3"/>
    <w:rsid w:val="003B0F07"/>
    <w:rsid w:val="003B14A9"/>
    <w:rsid w:val="003B68EF"/>
    <w:rsid w:val="003B7EE0"/>
    <w:rsid w:val="003C0A3E"/>
    <w:rsid w:val="003C2D91"/>
    <w:rsid w:val="003C3AD4"/>
    <w:rsid w:val="003C492F"/>
    <w:rsid w:val="003C6BA8"/>
    <w:rsid w:val="003D0B71"/>
    <w:rsid w:val="003D1AFF"/>
    <w:rsid w:val="003D1BA1"/>
    <w:rsid w:val="003D5665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726"/>
    <w:rsid w:val="003F3DF5"/>
    <w:rsid w:val="003F47A6"/>
    <w:rsid w:val="00400B03"/>
    <w:rsid w:val="00402233"/>
    <w:rsid w:val="00403B5E"/>
    <w:rsid w:val="00406AB4"/>
    <w:rsid w:val="00406D7E"/>
    <w:rsid w:val="00414CE8"/>
    <w:rsid w:val="004161B0"/>
    <w:rsid w:val="00420399"/>
    <w:rsid w:val="00423EAA"/>
    <w:rsid w:val="0042417D"/>
    <w:rsid w:val="00425133"/>
    <w:rsid w:val="00430DDE"/>
    <w:rsid w:val="00433856"/>
    <w:rsid w:val="00433A96"/>
    <w:rsid w:val="00434FFB"/>
    <w:rsid w:val="00435A6A"/>
    <w:rsid w:val="00436E8B"/>
    <w:rsid w:val="004372DC"/>
    <w:rsid w:val="00437468"/>
    <w:rsid w:val="00437E79"/>
    <w:rsid w:val="00440644"/>
    <w:rsid w:val="00440D46"/>
    <w:rsid w:val="00442081"/>
    <w:rsid w:val="00442697"/>
    <w:rsid w:val="00444014"/>
    <w:rsid w:val="0044428E"/>
    <w:rsid w:val="00445974"/>
    <w:rsid w:val="004514E0"/>
    <w:rsid w:val="004530D0"/>
    <w:rsid w:val="00453AFD"/>
    <w:rsid w:val="004579D8"/>
    <w:rsid w:val="00460A0C"/>
    <w:rsid w:val="0046127F"/>
    <w:rsid w:val="0046129A"/>
    <w:rsid w:val="0046153F"/>
    <w:rsid w:val="00463880"/>
    <w:rsid w:val="004651E2"/>
    <w:rsid w:val="004659F6"/>
    <w:rsid w:val="00473082"/>
    <w:rsid w:val="00474169"/>
    <w:rsid w:val="0047470C"/>
    <w:rsid w:val="00480FF7"/>
    <w:rsid w:val="004814D6"/>
    <w:rsid w:val="00482AF2"/>
    <w:rsid w:val="00483FBE"/>
    <w:rsid w:val="00487674"/>
    <w:rsid w:val="00490C2B"/>
    <w:rsid w:val="0049295D"/>
    <w:rsid w:val="0049551E"/>
    <w:rsid w:val="004955B1"/>
    <w:rsid w:val="00497B65"/>
    <w:rsid w:val="004A15F0"/>
    <w:rsid w:val="004A1FC4"/>
    <w:rsid w:val="004A297A"/>
    <w:rsid w:val="004A3514"/>
    <w:rsid w:val="004A3B9E"/>
    <w:rsid w:val="004A5203"/>
    <w:rsid w:val="004A59CC"/>
    <w:rsid w:val="004B05BB"/>
    <w:rsid w:val="004B33D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5909"/>
    <w:rsid w:val="004C6779"/>
    <w:rsid w:val="004C6F56"/>
    <w:rsid w:val="004D0E57"/>
    <w:rsid w:val="004D25AA"/>
    <w:rsid w:val="004D2B19"/>
    <w:rsid w:val="004D2C76"/>
    <w:rsid w:val="004D3155"/>
    <w:rsid w:val="004D3B4E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34A2"/>
    <w:rsid w:val="004F43FF"/>
    <w:rsid w:val="004F5DBD"/>
    <w:rsid w:val="004F648B"/>
    <w:rsid w:val="00501C5E"/>
    <w:rsid w:val="005037A3"/>
    <w:rsid w:val="00504229"/>
    <w:rsid w:val="00507483"/>
    <w:rsid w:val="00507F59"/>
    <w:rsid w:val="005108FF"/>
    <w:rsid w:val="00514AC5"/>
    <w:rsid w:val="00523EA0"/>
    <w:rsid w:val="00524CC6"/>
    <w:rsid w:val="00526820"/>
    <w:rsid w:val="00527913"/>
    <w:rsid w:val="005314E6"/>
    <w:rsid w:val="00531884"/>
    <w:rsid w:val="0053247F"/>
    <w:rsid w:val="00533E4F"/>
    <w:rsid w:val="005368AA"/>
    <w:rsid w:val="0053704D"/>
    <w:rsid w:val="005374BF"/>
    <w:rsid w:val="005377E1"/>
    <w:rsid w:val="00540557"/>
    <w:rsid w:val="00540623"/>
    <w:rsid w:val="005433D1"/>
    <w:rsid w:val="0054369B"/>
    <w:rsid w:val="00543911"/>
    <w:rsid w:val="005461DE"/>
    <w:rsid w:val="00546E3D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636B"/>
    <w:rsid w:val="005778AC"/>
    <w:rsid w:val="00577D54"/>
    <w:rsid w:val="00581572"/>
    <w:rsid w:val="005919DB"/>
    <w:rsid w:val="005950CC"/>
    <w:rsid w:val="00596D79"/>
    <w:rsid w:val="005A0815"/>
    <w:rsid w:val="005A09A6"/>
    <w:rsid w:val="005A0E47"/>
    <w:rsid w:val="005A0F8A"/>
    <w:rsid w:val="005A1856"/>
    <w:rsid w:val="005A1F18"/>
    <w:rsid w:val="005A2730"/>
    <w:rsid w:val="005A4B05"/>
    <w:rsid w:val="005A6361"/>
    <w:rsid w:val="005A70F0"/>
    <w:rsid w:val="005B06AB"/>
    <w:rsid w:val="005B1BFA"/>
    <w:rsid w:val="005B27F5"/>
    <w:rsid w:val="005B555D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6C8B"/>
    <w:rsid w:val="005D7D71"/>
    <w:rsid w:val="005E0461"/>
    <w:rsid w:val="005E1F71"/>
    <w:rsid w:val="005E31AA"/>
    <w:rsid w:val="005E650D"/>
    <w:rsid w:val="005F4CB8"/>
    <w:rsid w:val="005F62B3"/>
    <w:rsid w:val="005F7929"/>
    <w:rsid w:val="006003A0"/>
    <w:rsid w:val="006011A5"/>
    <w:rsid w:val="006037A1"/>
    <w:rsid w:val="00603DE6"/>
    <w:rsid w:val="006043F1"/>
    <w:rsid w:val="006048C2"/>
    <w:rsid w:val="00605EF7"/>
    <w:rsid w:val="006073FE"/>
    <w:rsid w:val="00613E90"/>
    <w:rsid w:val="006171B5"/>
    <w:rsid w:val="006229AC"/>
    <w:rsid w:val="00622C01"/>
    <w:rsid w:val="00622C10"/>
    <w:rsid w:val="00624EAE"/>
    <w:rsid w:val="00625C98"/>
    <w:rsid w:val="00625CFB"/>
    <w:rsid w:val="00635946"/>
    <w:rsid w:val="0063599D"/>
    <w:rsid w:val="006366F9"/>
    <w:rsid w:val="0064048A"/>
    <w:rsid w:val="00645E2B"/>
    <w:rsid w:val="00646BAD"/>
    <w:rsid w:val="00647713"/>
    <w:rsid w:val="00653E77"/>
    <w:rsid w:val="00653F88"/>
    <w:rsid w:val="00656A80"/>
    <w:rsid w:val="006576EC"/>
    <w:rsid w:val="00664549"/>
    <w:rsid w:val="00666C4D"/>
    <w:rsid w:val="006707D5"/>
    <w:rsid w:val="006707D8"/>
    <w:rsid w:val="00671C31"/>
    <w:rsid w:val="00672FCE"/>
    <w:rsid w:val="00673407"/>
    <w:rsid w:val="00675003"/>
    <w:rsid w:val="00675066"/>
    <w:rsid w:val="00676C3F"/>
    <w:rsid w:val="00681ECB"/>
    <w:rsid w:val="00681FCA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6E76"/>
    <w:rsid w:val="006A7613"/>
    <w:rsid w:val="006B2CC6"/>
    <w:rsid w:val="006B7FC9"/>
    <w:rsid w:val="006C0BF9"/>
    <w:rsid w:val="006C4460"/>
    <w:rsid w:val="006C774D"/>
    <w:rsid w:val="006D2B8F"/>
    <w:rsid w:val="006D5EA7"/>
    <w:rsid w:val="006D7C2F"/>
    <w:rsid w:val="006E028D"/>
    <w:rsid w:val="006E06E5"/>
    <w:rsid w:val="006E129D"/>
    <w:rsid w:val="006E3FAC"/>
    <w:rsid w:val="006E5375"/>
    <w:rsid w:val="006F1166"/>
    <w:rsid w:val="006F3AF5"/>
    <w:rsid w:val="006F4F49"/>
    <w:rsid w:val="006F5609"/>
    <w:rsid w:val="00701112"/>
    <w:rsid w:val="00705AF2"/>
    <w:rsid w:val="00705D04"/>
    <w:rsid w:val="00705E1D"/>
    <w:rsid w:val="007067E4"/>
    <w:rsid w:val="00707ADC"/>
    <w:rsid w:val="007118EE"/>
    <w:rsid w:val="0071230A"/>
    <w:rsid w:val="007132FB"/>
    <w:rsid w:val="00713B84"/>
    <w:rsid w:val="007145B3"/>
    <w:rsid w:val="00714EB9"/>
    <w:rsid w:val="007168C0"/>
    <w:rsid w:val="00721E45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513"/>
    <w:rsid w:val="00732C78"/>
    <w:rsid w:val="00734D72"/>
    <w:rsid w:val="007374B1"/>
    <w:rsid w:val="00737F73"/>
    <w:rsid w:val="00741835"/>
    <w:rsid w:val="00744F0D"/>
    <w:rsid w:val="00745E0D"/>
    <w:rsid w:val="0074753A"/>
    <w:rsid w:val="00747A68"/>
    <w:rsid w:val="00747CD4"/>
    <w:rsid w:val="00747D4D"/>
    <w:rsid w:val="007522A0"/>
    <w:rsid w:val="0075322C"/>
    <w:rsid w:val="00754F8C"/>
    <w:rsid w:val="007563F6"/>
    <w:rsid w:val="00756453"/>
    <w:rsid w:val="007570A8"/>
    <w:rsid w:val="00757A90"/>
    <w:rsid w:val="00760E7D"/>
    <w:rsid w:val="00761902"/>
    <w:rsid w:val="00762DE3"/>
    <w:rsid w:val="007651E6"/>
    <w:rsid w:val="00765984"/>
    <w:rsid w:val="00765A32"/>
    <w:rsid w:val="00770D0B"/>
    <w:rsid w:val="0077351D"/>
    <w:rsid w:val="00773D46"/>
    <w:rsid w:val="00774E54"/>
    <w:rsid w:val="007750CF"/>
    <w:rsid w:val="00777BF2"/>
    <w:rsid w:val="00781E63"/>
    <w:rsid w:val="007847B0"/>
    <w:rsid w:val="007850F0"/>
    <w:rsid w:val="00785F13"/>
    <w:rsid w:val="0078633A"/>
    <w:rsid w:val="00786659"/>
    <w:rsid w:val="00786CB2"/>
    <w:rsid w:val="00786F76"/>
    <w:rsid w:val="00794106"/>
    <w:rsid w:val="00795514"/>
    <w:rsid w:val="007963F3"/>
    <w:rsid w:val="007966CD"/>
    <w:rsid w:val="007A08B0"/>
    <w:rsid w:val="007A2D2E"/>
    <w:rsid w:val="007A2EE3"/>
    <w:rsid w:val="007A2F79"/>
    <w:rsid w:val="007A61E5"/>
    <w:rsid w:val="007A6335"/>
    <w:rsid w:val="007B1D4C"/>
    <w:rsid w:val="007B53A6"/>
    <w:rsid w:val="007C0780"/>
    <w:rsid w:val="007C1DE0"/>
    <w:rsid w:val="007C271C"/>
    <w:rsid w:val="007C425C"/>
    <w:rsid w:val="007C4F8A"/>
    <w:rsid w:val="007D1B50"/>
    <w:rsid w:val="007D22D1"/>
    <w:rsid w:val="007D48FC"/>
    <w:rsid w:val="007D55A9"/>
    <w:rsid w:val="007D6481"/>
    <w:rsid w:val="007D78AA"/>
    <w:rsid w:val="007E03CD"/>
    <w:rsid w:val="007E1902"/>
    <w:rsid w:val="007E2A5F"/>
    <w:rsid w:val="007E2CD8"/>
    <w:rsid w:val="007E654E"/>
    <w:rsid w:val="007F061C"/>
    <w:rsid w:val="007F091E"/>
    <w:rsid w:val="007F20F7"/>
    <w:rsid w:val="007F35AF"/>
    <w:rsid w:val="007F377C"/>
    <w:rsid w:val="007F422A"/>
    <w:rsid w:val="007F4E1A"/>
    <w:rsid w:val="007F58D6"/>
    <w:rsid w:val="007F5B36"/>
    <w:rsid w:val="007F698F"/>
    <w:rsid w:val="00802BDB"/>
    <w:rsid w:val="008042FC"/>
    <w:rsid w:val="008054D7"/>
    <w:rsid w:val="0081163A"/>
    <w:rsid w:val="00811A8F"/>
    <w:rsid w:val="008156BD"/>
    <w:rsid w:val="00816410"/>
    <w:rsid w:val="0082239D"/>
    <w:rsid w:val="00822561"/>
    <w:rsid w:val="008225E7"/>
    <w:rsid w:val="00823AC6"/>
    <w:rsid w:val="00824E0B"/>
    <w:rsid w:val="00824E30"/>
    <w:rsid w:val="008251AC"/>
    <w:rsid w:val="008256F3"/>
    <w:rsid w:val="00825B5A"/>
    <w:rsid w:val="008274F6"/>
    <w:rsid w:val="00830820"/>
    <w:rsid w:val="00833D9F"/>
    <w:rsid w:val="0084112B"/>
    <w:rsid w:val="00850CB5"/>
    <w:rsid w:val="008514DD"/>
    <w:rsid w:val="0085291D"/>
    <w:rsid w:val="0085399F"/>
    <w:rsid w:val="00855580"/>
    <w:rsid w:val="0087187C"/>
    <w:rsid w:val="0087204F"/>
    <w:rsid w:val="0087376F"/>
    <w:rsid w:val="008745FA"/>
    <w:rsid w:val="008755E0"/>
    <w:rsid w:val="008765A6"/>
    <w:rsid w:val="00881BDE"/>
    <w:rsid w:val="008837DE"/>
    <w:rsid w:val="00886635"/>
    <w:rsid w:val="00887207"/>
    <w:rsid w:val="00887367"/>
    <w:rsid w:val="00895160"/>
    <w:rsid w:val="008A06E9"/>
    <w:rsid w:val="008A660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10C0"/>
    <w:rsid w:val="008C4BE6"/>
    <w:rsid w:val="008C573B"/>
    <w:rsid w:val="008C6D6C"/>
    <w:rsid w:val="008D048B"/>
    <w:rsid w:val="008D10BA"/>
    <w:rsid w:val="008D1815"/>
    <w:rsid w:val="008D37C1"/>
    <w:rsid w:val="008D52C0"/>
    <w:rsid w:val="008D5A24"/>
    <w:rsid w:val="008D5FAF"/>
    <w:rsid w:val="008D71AF"/>
    <w:rsid w:val="008E37F9"/>
    <w:rsid w:val="008E3A98"/>
    <w:rsid w:val="008E5248"/>
    <w:rsid w:val="008E5B39"/>
    <w:rsid w:val="008E5CA3"/>
    <w:rsid w:val="008E700E"/>
    <w:rsid w:val="008E7BF1"/>
    <w:rsid w:val="008F42FE"/>
    <w:rsid w:val="008F6673"/>
    <w:rsid w:val="008F69B6"/>
    <w:rsid w:val="008F7D13"/>
    <w:rsid w:val="009028C6"/>
    <w:rsid w:val="0090320A"/>
    <w:rsid w:val="00903532"/>
    <w:rsid w:val="0090511C"/>
    <w:rsid w:val="00910C77"/>
    <w:rsid w:val="00913157"/>
    <w:rsid w:val="00913A85"/>
    <w:rsid w:val="009149CA"/>
    <w:rsid w:val="00921704"/>
    <w:rsid w:val="00924D9D"/>
    <w:rsid w:val="00926BD1"/>
    <w:rsid w:val="009270D6"/>
    <w:rsid w:val="009325BF"/>
    <w:rsid w:val="00934141"/>
    <w:rsid w:val="00937719"/>
    <w:rsid w:val="00941085"/>
    <w:rsid w:val="00944286"/>
    <w:rsid w:val="00944C3F"/>
    <w:rsid w:val="00945982"/>
    <w:rsid w:val="00952B87"/>
    <w:rsid w:val="00954ACA"/>
    <w:rsid w:val="009557EC"/>
    <w:rsid w:val="009613D5"/>
    <w:rsid w:val="00964304"/>
    <w:rsid w:val="00964BC7"/>
    <w:rsid w:val="00966C74"/>
    <w:rsid w:val="00966E02"/>
    <w:rsid w:val="00971505"/>
    <w:rsid w:val="00971583"/>
    <w:rsid w:val="00971C54"/>
    <w:rsid w:val="00973BC0"/>
    <w:rsid w:val="00975FCF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85B41"/>
    <w:rsid w:val="00991579"/>
    <w:rsid w:val="00991D94"/>
    <w:rsid w:val="00992463"/>
    <w:rsid w:val="009931B8"/>
    <w:rsid w:val="009933BC"/>
    <w:rsid w:val="00994846"/>
    <w:rsid w:val="00994F23"/>
    <w:rsid w:val="009974F9"/>
    <w:rsid w:val="009A05B0"/>
    <w:rsid w:val="009A4308"/>
    <w:rsid w:val="009A656C"/>
    <w:rsid w:val="009B0A52"/>
    <w:rsid w:val="009B0E91"/>
    <w:rsid w:val="009B1264"/>
    <w:rsid w:val="009B59F8"/>
    <w:rsid w:val="009C0F5A"/>
    <w:rsid w:val="009C1492"/>
    <w:rsid w:val="009C51A8"/>
    <w:rsid w:val="009C53FB"/>
    <w:rsid w:val="009C5719"/>
    <w:rsid w:val="009C596B"/>
    <w:rsid w:val="009C6997"/>
    <w:rsid w:val="009D01F9"/>
    <w:rsid w:val="009D357D"/>
    <w:rsid w:val="009D5433"/>
    <w:rsid w:val="009D6546"/>
    <w:rsid w:val="009D6A68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27C2A"/>
    <w:rsid w:val="00A33C6A"/>
    <w:rsid w:val="00A3486E"/>
    <w:rsid w:val="00A41B6E"/>
    <w:rsid w:val="00A42E79"/>
    <w:rsid w:val="00A4310B"/>
    <w:rsid w:val="00A4763F"/>
    <w:rsid w:val="00A5397B"/>
    <w:rsid w:val="00A549AB"/>
    <w:rsid w:val="00A54E1A"/>
    <w:rsid w:val="00A5526C"/>
    <w:rsid w:val="00A61BDF"/>
    <w:rsid w:val="00A61D5E"/>
    <w:rsid w:val="00A6400F"/>
    <w:rsid w:val="00A64A4C"/>
    <w:rsid w:val="00A650B9"/>
    <w:rsid w:val="00A65106"/>
    <w:rsid w:val="00A65377"/>
    <w:rsid w:val="00A70E77"/>
    <w:rsid w:val="00A72D4B"/>
    <w:rsid w:val="00A73629"/>
    <w:rsid w:val="00A74C42"/>
    <w:rsid w:val="00A74C99"/>
    <w:rsid w:val="00A74CE0"/>
    <w:rsid w:val="00A75839"/>
    <w:rsid w:val="00A81092"/>
    <w:rsid w:val="00A84839"/>
    <w:rsid w:val="00A84C05"/>
    <w:rsid w:val="00A87907"/>
    <w:rsid w:val="00A921AC"/>
    <w:rsid w:val="00A96981"/>
    <w:rsid w:val="00AA123C"/>
    <w:rsid w:val="00AA4D96"/>
    <w:rsid w:val="00AA6B9F"/>
    <w:rsid w:val="00AB0647"/>
    <w:rsid w:val="00AB0C10"/>
    <w:rsid w:val="00AB0F83"/>
    <w:rsid w:val="00AB12C4"/>
    <w:rsid w:val="00AB4610"/>
    <w:rsid w:val="00AB4C7A"/>
    <w:rsid w:val="00AB752E"/>
    <w:rsid w:val="00AC2FA5"/>
    <w:rsid w:val="00AC6856"/>
    <w:rsid w:val="00AC7F79"/>
    <w:rsid w:val="00AD2A69"/>
    <w:rsid w:val="00AD6678"/>
    <w:rsid w:val="00AE07EC"/>
    <w:rsid w:val="00AE1198"/>
    <w:rsid w:val="00AE1CD1"/>
    <w:rsid w:val="00AE3667"/>
    <w:rsid w:val="00AE491F"/>
    <w:rsid w:val="00AE6AA2"/>
    <w:rsid w:val="00AF0592"/>
    <w:rsid w:val="00AF1046"/>
    <w:rsid w:val="00AF7EAB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0FC0"/>
    <w:rsid w:val="00B12E6D"/>
    <w:rsid w:val="00B1337E"/>
    <w:rsid w:val="00B13793"/>
    <w:rsid w:val="00B15FB8"/>
    <w:rsid w:val="00B209CA"/>
    <w:rsid w:val="00B22111"/>
    <w:rsid w:val="00B23613"/>
    <w:rsid w:val="00B24B86"/>
    <w:rsid w:val="00B25BB1"/>
    <w:rsid w:val="00B25D10"/>
    <w:rsid w:val="00B26776"/>
    <w:rsid w:val="00B267DE"/>
    <w:rsid w:val="00B2692E"/>
    <w:rsid w:val="00B27BD1"/>
    <w:rsid w:val="00B303F0"/>
    <w:rsid w:val="00B30A87"/>
    <w:rsid w:val="00B32325"/>
    <w:rsid w:val="00B33428"/>
    <w:rsid w:val="00B345E9"/>
    <w:rsid w:val="00B34BBB"/>
    <w:rsid w:val="00B35D21"/>
    <w:rsid w:val="00B36370"/>
    <w:rsid w:val="00B377C6"/>
    <w:rsid w:val="00B3782A"/>
    <w:rsid w:val="00B415AF"/>
    <w:rsid w:val="00B4484D"/>
    <w:rsid w:val="00B46314"/>
    <w:rsid w:val="00B515FF"/>
    <w:rsid w:val="00B517BA"/>
    <w:rsid w:val="00B52E5E"/>
    <w:rsid w:val="00B56CE9"/>
    <w:rsid w:val="00B57C39"/>
    <w:rsid w:val="00B62F5E"/>
    <w:rsid w:val="00B64B71"/>
    <w:rsid w:val="00B64F9B"/>
    <w:rsid w:val="00B65217"/>
    <w:rsid w:val="00B65750"/>
    <w:rsid w:val="00B65EB4"/>
    <w:rsid w:val="00B67790"/>
    <w:rsid w:val="00B73FAC"/>
    <w:rsid w:val="00B74519"/>
    <w:rsid w:val="00B80DB3"/>
    <w:rsid w:val="00B8167C"/>
    <w:rsid w:val="00B82D06"/>
    <w:rsid w:val="00B852F5"/>
    <w:rsid w:val="00B853E6"/>
    <w:rsid w:val="00B87BD7"/>
    <w:rsid w:val="00B90DB4"/>
    <w:rsid w:val="00B90F79"/>
    <w:rsid w:val="00B91C9E"/>
    <w:rsid w:val="00B91D01"/>
    <w:rsid w:val="00B92F84"/>
    <w:rsid w:val="00B941E4"/>
    <w:rsid w:val="00B962E5"/>
    <w:rsid w:val="00B964CB"/>
    <w:rsid w:val="00B96808"/>
    <w:rsid w:val="00B969D2"/>
    <w:rsid w:val="00B96D23"/>
    <w:rsid w:val="00BA04AC"/>
    <w:rsid w:val="00BA129D"/>
    <w:rsid w:val="00BA2CEB"/>
    <w:rsid w:val="00BA3A83"/>
    <w:rsid w:val="00BA666D"/>
    <w:rsid w:val="00BB02A4"/>
    <w:rsid w:val="00BB0A07"/>
    <w:rsid w:val="00BB1048"/>
    <w:rsid w:val="00BB10E3"/>
    <w:rsid w:val="00BB3B88"/>
    <w:rsid w:val="00BB52F0"/>
    <w:rsid w:val="00BC1656"/>
    <w:rsid w:val="00BC4A6E"/>
    <w:rsid w:val="00BD08DF"/>
    <w:rsid w:val="00BD2642"/>
    <w:rsid w:val="00BD3898"/>
    <w:rsid w:val="00BE014A"/>
    <w:rsid w:val="00BE0F11"/>
    <w:rsid w:val="00BE1147"/>
    <w:rsid w:val="00BE16BD"/>
    <w:rsid w:val="00BE1AA7"/>
    <w:rsid w:val="00BE4FA8"/>
    <w:rsid w:val="00BE5AEF"/>
    <w:rsid w:val="00BF2BC2"/>
    <w:rsid w:val="00BF327E"/>
    <w:rsid w:val="00C042C6"/>
    <w:rsid w:val="00C1084C"/>
    <w:rsid w:val="00C161AA"/>
    <w:rsid w:val="00C1699E"/>
    <w:rsid w:val="00C20461"/>
    <w:rsid w:val="00C241FF"/>
    <w:rsid w:val="00C25DE9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462D9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67E69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A43"/>
    <w:rsid w:val="00C85C34"/>
    <w:rsid w:val="00C86464"/>
    <w:rsid w:val="00C8697B"/>
    <w:rsid w:val="00C917E5"/>
    <w:rsid w:val="00C92CDD"/>
    <w:rsid w:val="00C9375F"/>
    <w:rsid w:val="00C96D74"/>
    <w:rsid w:val="00CA2950"/>
    <w:rsid w:val="00CA5A8A"/>
    <w:rsid w:val="00CA6B86"/>
    <w:rsid w:val="00CB1EE8"/>
    <w:rsid w:val="00CC04A3"/>
    <w:rsid w:val="00CC4D30"/>
    <w:rsid w:val="00CC518D"/>
    <w:rsid w:val="00CC5B69"/>
    <w:rsid w:val="00CD123F"/>
    <w:rsid w:val="00CD642F"/>
    <w:rsid w:val="00CD69B6"/>
    <w:rsid w:val="00CD7237"/>
    <w:rsid w:val="00CD72E6"/>
    <w:rsid w:val="00CD75CA"/>
    <w:rsid w:val="00CE3A24"/>
    <w:rsid w:val="00CE5A20"/>
    <w:rsid w:val="00CE5F45"/>
    <w:rsid w:val="00CE6A6A"/>
    <w:rsid w:val="00CF0CEE"/>
    <w:rsid w:val="00CF458B"/>
    <w:rsid w:val="00CF493B"/>
    <w:rsid w:val="00D00A6E"/>
    <w:rsid w:val="00D00BBF"/>
    <w:rsid w:val="00D00CF2"/>
    <w:rsid w:val="00D03107"/>
    <w:rsid w:val="00D05408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4134"/>
    <w:rsid w:val="00D35B29"/>
    <w:rsid w:val="00D42CFA"/>
    <w:rsid w:val="00D4446C"/>
    <w:rsid w:val="00D45A7D"/>
    <w:rsid w:val="00D46A1E"/>
    <w:rsid w:val="00D51242"/>
    <w:rsid w:val="00D516EF"/>
    <w:rsid w:val="00D557DB"/>
    <w:rsid w:val="00D55A5F"/>
    <w:rsid w:val="00D571FF"/>
    <w:rsid w:val="00D62E93"/>
    <w:rsid w:val="00D668F8"/>
    <w:rsid w:val="00D66982"/>
    <w:rsid w:val="00D708D2"/>
    <w:rsid w:val="00D7237A"/>
    <w:rsid w:val="00D72423"/>
    <w:rsid w:val="00D72630"/>
    <w:rsid w:val="00D73506"/>
    <w:rsid w:val="00D74E40"/>
    <w:rsid w:val="00D76860"/>
    <w:rsid w:val="00D770C1"/>
    <w:rsid w:val="00D80D7B"/>
    <w:rsid w:val="00D8597D"/>
    <w:rsid w:val="00D925C9"/>
    <w:rsid w:val="00D928FC"/>
    <w:rsid w:val="00D94257"/>
    <w:rsid w:val="00DA0CF4"/>
    <w:rsid w:val="00DA1001"/>
    <w:rsid w:val="00DA25B9"/>
    <w:rsid w:val="00DA43FD"/>
    <w:rsid w:val="00DA7D33"/>
    <w:rsid w:val="00DB0BC7"/>
    <w:rsid w:val="00DB1A05"/>
    <w:rsid w:val="00DB1B58"/>
    <w:rsid w:val="00DB1F8E"/>
    <w:rsid w:val="00DB4414"/>
    <w:rsid w:val="00DB6C89"/>
    <w:rsid w:val="00DB79F6"/>
    <w:rsid w:val="00DC00CB"/>
    <w:rsid w:val="00DC1C0A"/>
    <w:rsid w:val="00DC1FA7"/>
    <w:rsid w:val="00DC2095"/>
    <w:rsid w:val="00DC24B5"/>
    <w:rsid w:val="00DC63FD"/>
    <w:rsid w:val="00DD029C"/>
    <w:rsid w:val="00DD5DC6"/>
    <w:rsid w:val="00DD5F17"/>
    <w:rsid w:val="00DD7D75"/>
    <w:rsid w:val="00DE00D2"/>
    <w:rsid w:val="00DE1914"/>
    <w:rsid w:val="00DE1F29"/>
    <w:rsid w:val="00DE329C"/>
    <w:rsid w:val="00DE42DE"/>
    <w:rsid w:val="00DE59D1"/>
    <w:rsid w:val="00DE698B"/>
    <w:rsid w:val="00DE6ABE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4DBA"/>
    <w:rsid w:val="00E26669"/>
    <w:rsid w:val="00E27B9F"/>
    <w:rsid w:val="00E30238"/>
    <w:rsid w:val="00E36638"/>
    <w:rsid w:val="00E42B3D"/>
    <w:rsid w:val="00E42FBC"/>
    <w:rsid w:val="00E467CD"/>
    <w:rsid w:val="00E46EF4"/>
    <w:rsid w:val="00E503F0"/>
    <w:rsid w:val="00E50603"/>
    <w:rsid w:val="00E5064A"/>
    <w:rsid w:val="00E54A97"/>
    <w:rsid w:val="00E56184"/>
    <w:rsid w:val="00E57410"/>
    <w:rsid w:val="00E62024"/>
    <w:rsid w:val="00E62E12"/>
    <w:rsid w:val="00E62E43"/>
    <w:rsid w:val="00E7105B"/>
    <w:rsid w:val="00E73D16"/>
    <w:rsid w:val="00E73F33"/>
    <w:rsid w:val="00E75B88"/>
    <w:rsid w:val="00E76B6F"/>
    <w:rsid w:val="00E77CEF"/>
    <w:rsid w:val="00E81A5C"/>
    <w:rsid w:val="00E8299D"/>
    <w:rsid w:val="00E8399F"/>
    <w:rsid w:val="00E83DB3"/>
    <w:rsid w:val="00E86573"/>
    <w:rsid w:val="00E90AD7"/>
    <w:rsid w:val="00E96C25"/>
    <w:rsid w:val="00EA4AE7"/>
    <w:rsid w:val="00EA62C0"/>
    <w:rsid w:val="00EA6566"/>
    <w:rsid w:val="00EB058F"/>
    <w:rsid w:val="00EB1FBE"/>
    <w:rsid w:val="00EB2276"/>
    <w:rsid w:val="00EB3843"/>
    <w:rsid w:val="00EB41B3"/>
    <w:rsid w:val="00EB57B7"/>
    <w:rsid w:val="00EB5A46"/>
    <w:rsid w:val="00EB7488"/>
    <w:rsid w:val="00EB7973"/>
    <w:rsid w:val="00EC062C"/>
    <w:rsid w:val="00EC1A43"/>
    <w:rsid w:val="00EC1B16"/>
    <w:rsid w:val="00EC2DD1"/>
    <w:rsid w:val="00EC7602"/>
    <w:rsid w:val="00ED21E2"/>
    <w:rsid w:val="00ED5E9A"/>
    <w:rsid w:val="00ED6110"/>
    <w:rsid w:val="00EE32CC"/>
    <w:rsid w:val="00EE5175"/>
    <w:rsid w:val="00EE52D4"/>
    <w:rsid w:val="00EF0A6B"/>
    <w:rsid w:val="00EF108A"/>
    <w:rsid w:val="00EF28FC"/>
    <w:rsid w:val="00EF4412"/>
    <w:rsid w:val="00EF4426"/>
    <w:rsid w:val="00EF68AD"/>
    <w:rsid w:val="00F01144"/>
    <w:rsid w:val="00F040F9"/>
    <w:rsid w:val="00F04CEE"/>
    <w:rsid w:val="00F05AC3"/>
    <w:rsid w:val="00F05BA9"/>
    <w:rsid w:val="00F074F4"/>
    <w:rsid w:val="00F10835"/>
    <w:rsid w:val="00F1383A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276"/>
    <w:rsid w:val="00F31AEE"/>
    <w:rsid w:val="00F33484"/>
    <w:rsid w:val="00F33D27"/>
    <w:rsid w:val="00F34F6F"/>
    <w:rsid w:val="00F35E22"/>
    <w:rsid w:val="00F36A71"/>
    <w:rsid w:val="00F37C61"/>
    <w:rsid w:val="00F41164"/>
    <w:rsid w:val="00F43D8C"/>
    <w:rsid w:val="00F4612D"/>
    <w:rsid w:val="00F474DF"/>
    <w:rsid w:val="00F53CCC"/>
    <w:rsid w:val="00F5755F"/>
    <w:rsid w:val="00F66947"/>
    <w:rsid w:val="00F67D05"/>
    <w:rsid w:val="00F71CF8"/>
    <w:rsid w:val="00F72B25"/>
    <w:rsid w:val="00F77AAF"/>
    <w:rsid w:val="00F81DE0"/>
    <w:rsid w:val="00F823DC"/>
    <w:rsid w:val="00F825DA"/>
    <w:rsid w:val="00F90478"/>
    <w:rsid w:val="00F92CE3"/>
    <w:rsid w:val="00F92DB5"/>
    <w:rsid w:val="00F93B2E"/>
    <w:rsid w:val="00F956F0"/>
    <w:rsid w:val="00F9616B"/>
    <w:rsid w:val="00FA0594"/>
    <w:rsid w:val="00FA13DB"/>
    <w:rsid w:val="00FB0797"/>
    <w:rsid w:val="00FB0844"/>
    <w:rsid w:val="00FB2F8C"/>
    <w:rsid w:val="00FB48AB"/>
    <w:rsid w:val="00FB4B83"/>
    <w:rsid w:val="00FB76D5"/>
    <w:rsid w:val="00FC14ED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8790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8790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8790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qFormat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qFormat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qFormat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link w:val="ItemStepChar0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8790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8790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8790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A87907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A8790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ItemStepChar0">
    <w:name w:val="Item Step Char"/>
    <w:basedOn w:val="a0"/>
    <w:link w:val="ItemStep0"/>
    <w:rsid w:val="00D00CF2"/>
    <w:rPr>
      <w:rFonts w:ascii="Arial" w:hAnsi="Arial"/>
      <w:sz w:val="21"/>
      <w:szCs w:val="24"/>
      <w:lang w:eastAsia="en-US"/>
    </w:rPr>
  </w:style>
  <w:style w:type="paragraph" w:customStyle="1" w:styleId="TableHeadingleft">
    <w:name w:val="Table Heading left"/>
    <w:basedOn w:val="TableHeading"/>
    <w:qFormat/>
    <w:rsid w:val="00D00CF2"/>
    <w:pPr>
      <w:widowControl w:val="0"/>
      <w:spacing w:after="80" w:line="240" w:lineRule="auto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8790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8790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8790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qFormat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qFormat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qFormat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link w:val="ItemStepChar0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8790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8790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8790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A87907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A8790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ItemStepChar0">
    <w:name w:val="Item Step Char"/>
    <w:basedOn w:val="a0"/>
    <w:link w:val="ItemStep0"/>
    <w:rsid w:val="00D00CF2"/>
    <w:rPr>
      <w:rFonts w:ascii="Arial" w:hAnsi="Arial"/>
      <w:sz w:val="21"/>
      <w:szCs w:val="24"/>
      <w:lang w:eastAsia="en-US"/>
    </w:rPr>
  </w:style>
  <w:style w:type="paragraph" w:customStyle="1" w:styleId="TableHeadingleft">
    <w:name w:val="Table Heading left"/>
    <w:basedOn w:val="TableHeading"/>
    <w:qFormat/>
    <w:rsid w:val="00D00CF2"/>
    <w:pPr>
      <w:widowControl w:val="0"/>
      <w:spacing w:after="80" w:line="240" w:lineRule="auto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F0257-2FDF-44F9-AE20-4DC4C464E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140</TotalTime>
  <Pages>3</Pages>
  <Words>706</Words>
  <Characters>2219</Characters>
  <Application>Microsoft Office Word</Application>
  <DocSecurity>0</DocSecurity>
  <Lines>201</Lines>
  <Paragraphs>208</Paragraphs>
  <ScaleCrop>false</ScaleCrop>
  <Company/>
  <LinksUpToDate>false</LinksUpToDate>
  <CharactersWithSpaces>2717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宋皓</dc:creator>
  <cp:lastModifiedBy>优化_gys3856</cp:lastModifiedBy>
  <cp:revision>147</cp:revision>
  <cp:lastPrinted>2010-05-04T10:01:00Z</cp:lastPrinted>
  <dcterms:created xsi:type="dcterms:W3CDTF">2017-03-30T12:07:00Z</dcterms:created>
  <dcterms:modified xsi:type="dcterms:W3CDTF">2022-01-26T06:06:00Z</dcterms:modified>
</cp:coreProperties>
</file>